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44447392" w:displacedByCustomXml="next"/>
    <w:bookmarkEnd w:id="0" w:displacedByCustomXml="next"/>
    <w:sdt>
      <w:sdtPr>
        <w:rPr>
          <w:rFonts w:ascii="Franklin Gothic Medium" w:eastAsia="Times New Roman" w:hAnsi="Franklin Gothic Medium" w:cs="Times New Roman"/>
          <w:caps w:val="0"/>
          <w:noProof/>
          <w:color w:val="000000"/>
          <w:spacing w:val="0"/>
          <w:sz w:val="20"/>
          <w:szCs w:val="24"/>
        </w:rPr>
        <w:id w:val="448207405"/>
        <w:docPartObj>
          <w:docPartGallery w:val="Table of Contents"/>
          <w:docPartUnique/>
        </w:docPartObj>
      </w:sdtPr>
      <w:sdtEndPr>
        <w:rPr>
          <w:rFonts w:ascii="Franklin Gothic Book" w:hAnsi="Franklin Gothic Book"/>
          <w:noProof w:val="0"/>
        </w:rPr>
      </w:sdtEndPr>
      <w:sdtContent>
        <w:p w14:paraId="766B3973" w14:textId="77777777" w:rsidR="001D7E0B" w:rsidRPr="0080418B" w:rsidRDefault="001D7E0B" w:rsidP="0080418B">
          <w:pPr>
            <w:pStyle w:val="TOCHeading"/>
          </w:pPr>
          <w:r w:rsidRPr="0080418B">
            <w:t>Table of Contents</w:t>
          </w:r>
        </w:p>
        <w:p w14:paraId="528525FC" w14:textId="5B00FB65" w:rsidR="00B01DA4" w:rsidRDefault="006D261D">
          <w:pPr>
            <w:pStyle w:val="TOC1"/>
            <w:rPr>
              <w:rFonts w:asciiTheme="minorHAnsi" w:eastAsiaTheme="minorEastAsia" w:hAnsiTheme="minorHAnsi" w:cstheme="minorBidi"/>
              <w:caps w:val="0"/>
              <w:color w:val="auto"/>
              <w:kern w:val="2"/>
              <w:sz w:val="24"/>
              <w14:ligatures w14:val="standardContextual"/>
            </w:rPr>
          </w:pPr>
          <w:r>
            <w:fldChar w:fldCharType="begin"/>
          </w:r>
          <w:r>
            <w:instrText xml:space="preserve"> TOC \o "1-4" \h \z \t "Heading 1 - No Number,1" </w:instrText>
          </w:r>
          <w:r>
            <w:fldChar w:fldCharType="separate"/>
          </w:r>
          <w:hyperlink w:anchor="_Toc200991879" w:history="1">
            <w:r w:rsidR="00B01DA4" w:rsidRPr="00B47113">
              <w:rPr>
                <w:rStyle w:val="Hyperlink"/>
              </w:rPr>
              <w:t>1</w:t>
            </w:r>
            <w:r w:rsidR="00B01DA4">
              <w:rPr>
                <w:rFonts w:asciiTheme="minorHAnsi" w:eastAsiaTheme="minorEastAsia" w:hAnsiTheme="minorHAnsi" w:cstheme="minorBidi"/>
                <w:caps w:val="0"/>
                <w:color w:val="auto"/>
                <w:kern w:val="2"/>
                <w:sz w:val="24"/>
                <w14:ligatures w14:val="standardContextual"/>
              </w:rPr>
              <w:tab/>
            </w:r>
            <w:r w:rsidR="00B01DA4" w:rsidRPr="00B47113">
              <w:rPr>
                <w:rStyle w:val="Hyperlink"/>
              </w:rPr>
              <w:t>Concrete Calculations</w:t>
            </w:r>
            <w:r w:rsidR="00B01DA4">
              <w:rPr>
                <w:webHidden/>
              </w:rPr>
              <w:tab/>
            </w:r>
            <w:r w:rsidR="00B01DA4">
              <w:rPr>
                <w:webHidden/>
              </w:rPr>
              <w:fldChar w:fldCharType="begin"/>
            </w:r>
            <w:r w:rsidR="00B01DA4">
              <w:rPr>
                <w:webHidden/>
              </w:rPr>
              <w:instrText xml:space="preserve"> PAGEREF _Toc200991879 \h </w:instrText>
            </w:r>
            <w:r w:rsidR="00B01DA4">
              <w:rPr>
                <w:webHidden/>
              </w:rPr>
            </w:r>
            <w:r w:rsidR="00B01DA4">
              <w:rPr>
                <w:webHidden/>
              </w:rPr>
              <w:fldChar w:fldCharType="separate"/>
            </w:r>
            <w:r w:rsidR="00B01DA4">
              <w:rPr>
                <w:webHidden/>
              </w:rPr>
              <w:t>1</w:t>
            </w:r>
            <w:r w:rsidR="00B01DA4">
              <w:rPr>
                <w:webHidden/>
              </w:rPr>
              <w:fldChar w:fldCharType="end"/>
            </w:r>
          </w:hyperlink>
        </w:p>
        <w:p w14:paraId="590F1AE6" w14:textId="20791260" w:rsidR="00B01DA4" w:rsidRDefault="00B01DA4">
          <w:pPr>
            <w:pStyle w:val="TOC1"/>
            <w:rPr>
              <w:rFonts w:asciiTheme="minorHAnsi" w:eastAsiaTheme="minorEastAsia" w:hAnsiTheme="minorHAnsi" w:cstheme="minorBidi"/>
              <w:caps w:val="0"/>
              <w:color w:val="auto"/>
              <w:kern w:val="2"/>
              <w:sz w:val="24"/>
              <w14:ligatures w14:val="standardContextual"/>
            </w:rPr>
          </w:pPr>
          <w:hyperlink w:anchor="_Toc200991880" w:history="1">
            <w:r w:rsidRPr="00B47113">
              <w:rPr>
                <w:rStyle w:val="Hyperlink"/>
              </w:rPr>
              <w:t>Appendix 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_Toc200991880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385327F" w14:textId="3387C80A" w:rsidR="00050940" w:rsidRDefault="006D261D" w:rsidP="00B01DA4">
          <w:pPr>
            <w:sectPr w:rsidR="00050940" w:rsidSect="0086414E">
              <w:headerReference w:type="even" r:id="rId11"/>
              <w:headerReference w:type="default" r:id="rId12"/>
              <w:footerReference w:type="even" r:id="rId13"/>
              <w:footerReference w:type="default" r:id="rId14"/>
              <w:headerReference w:type="first" r:id="rId15"/>
              <w:footerReference w:type="first" r:id="rId16"/>
              <w:pgSz w:w="12240" w:h="15840" w:code="1"/>
              <w:pgMar w:top="1440" w:right="1080" w:bottom="1152" w:left="1080" w:header="0" w:footer="0" w:gutter="0"/>
              <w:pgNumType w:fmt="lowerRoman" w:start="1"/>
              <w:cols w:space="720"/>
              <w:docGrid w:linePitch="360"/>
            </w:sectPr>
          </w:pPr>
          <w:r>
            <w:rPr>
              <w:color w:val="1B3349" w:themeColor="text2"/>
            </w:rPr>
            <w:fldChar w:fldCharType="end"/>
          </w:r>
        </w:p>
      </w:sdtContent>
    </w:sdt>
    <w:p w14:paraId="088C6F1B" w14:textId="3D62982C" w:rsidR="00B01DA4" w:rsidRDefault="00B01DA4" w:rsidP="00B01DA4">
      <w:pPr>
        <w:pStyle w:val="Heading1"/>
      </w:pPr>
      <w:bookmarkStart w:id="1" w:name="_Toc200991879"/>
      <w:bookmarkStart w:id="2" w:name="_Toc43981772"/>
      <w:bookmarkStart w:id="3" w:name="_Toc43981839"/>
      <w:r>
        <w:lastRenderedPageBreak/>
        <w:t>Concrete Calculations</w:t>
      </w:r>
      <w:bookmarkEnd w:id="1"/>
    </w:p>
    <w:p w14:paraId="7CDB47A6" w14:textId="77777777" w:rsidR="00B01DA4" w:rsidRPr="00B01DA4" w:rsidRDefault="00B01DA4" w:rsidP="00B01DA4">
      <w:pPr>
        <w:numPr>
          <w:ilvl w:val="0"/>
          <w:numId w:val="44"/>
        </w:numPr>
      </w:pPr>
      <w:r w:rsidRPr="00B01DA4">
        <w:t>"This section details the design calculations for the concrete beam, including load analysis, flexural design, shear design, and deflection checks. [Insert relevant design codes and standards, e.g., ACI 318-19]"</w:t>
      </w:r>
    </w:p>
    <w:p w14:paraId="03589E53" w14:textId="77777777" w:rsidR="00B01DA4" w:rsidRPr="00B01DA4" w:rsidRDefault="00B01DA4" w:rsidP="00B01DA4">
      <w:pPr>
        <w:numPr>
          <w:ilvl w:val="0"/>
          <w:numId w:val="44"/>
        </w:numPr>
      </w:pPr>
      <w:r w:rsidRPr="00B01DA4">
        <w:t>"Concrete Beam Design Calculations - [Insert Beam Identifier]</w:t>
      </w:r>
    </w:p>
    <w:p w14:paraId="79BE82BB" w14:textId="77777777" w:rsidR="00B01DA4" w:rsidRPr="00B01DA4" w:rsidRDefault="00B01DA4" w:rsidP="00B01DA4">
      <w:pPr>
        <w:numPr>
          <w:ilvl w:val="1"/>
          <w:numId w:val="45"/>
        </w:numPr>
      </w:pPr>
      <w:r w:rsidRPr="00B01DA4">
        <w:t>Geometry: [Beam dimensions, span length (L), support conditions]</w:t>
      </w:r>
    </w:p>
    <w:p w14:paraId="1CAA4310" w14:textId="77777777" w:rsidR="00B01DA4" w:rsidRPr="00B01DA4" w:rsidRDefault="00B01DA4" w:rsidP="00B01DA4">
      <w:pPr>
        <w:numPr>
          <w:ilvl w:val="1"/>
          <w:numId w:val="46"/>
        </w:numPr>
      </w:pPr>
      <w:r w:rsidRPr="00B01DA4">
        <w:t>Materials: [Concrete compressive strength (f'c), steel yield strength (fsy)]</w:t>
      </w:r>
    </w:p>
    <w:p w14:paraId="4ADB6B7E" w14:textId="77777777" w:rsidR="00B01DA4" w:rsidRPr="00B01DA4" w:rsidRDefault="00B01DA4" w:rsidP="00B01DA4">
      <w:pPr>
        <w:numPr>
          <w:ilvl w:val="1"/>
          <w:numId w:val="47"/>
        </w:numPr>
      </w:pPr>
      <w:r w:rsidRPr="00B01DA4">
        <w:t>Loading: [Applied dead and live loads, load combinations]</w:t>
      </w:r>
    </w:p>
    <w:p w14:paraId="5EB7A0D4" w14:textId="77777777" w:rsidR="00B01DA4" w:rsidRPr="00B01DA4" w:rsidRDefault="00B01DA4" w:rsidP="00B01DA4">
      <w:pPr>
        <w:numPr>
          <w:ilvl w:val="1"/>
          <w:numId w:val="48"/>
        </w:numPr>
      </w:pPr>
      <w:r w:rsidRPr="00B01DA4">
        <w:t>Analysis: [Results of structural analysis, e.g., bending moments (Mu), shear forces]</w:t>
      </w:r>
    </w:p>
    <w:p w14:paraId="45A1DFF9" w14:textId="77777777" w:rsidR="00B01DA4" w:rsidRPr="00B01DA4" w:rsidRDefault="00B01DA4" w:rsidP="00B01DA4">
      <w:pPr>
        <w:numPr>
          <w:ilvl w:val="1"/>
          <w:numId w:val="49"/>
        </w:numPr>
      </w:pPr>
      <w:r w:rsidRPr="00B01DA4">
        <w:t>Design: [Reinforcement details, shear reinforcement, effective depth (d)]</w:t>
      </w:r>
    </w:p>
    <w:p w14:paraId="6E1A3011" w14:textId="77777777" w:rsidR="00B01DA4" w:rsidRPr="00B01DA4" w:rsidRDefault="00B01DA4" w:rsidP="00B01DA4">
      <w:pPr>
        <w:numPr>
          <w:ilvl w:val="1"/>
          <w:numId w:val="50"/>
        </w:numPr>
      </w:pPr>
      <w:r w:rsidRPr="00B01DA4">
        <w:t>Checks: [Deflection, cracking]</w:t>
      </w:r>
    </w:p>
    <w:p w14:paraId="7DB2E97E" w14:textId="77777777" w:rsidR="00B01DA4" w:rsidRPr="00B01DA4" w:rsidRDefault="00B01DA4" w:rsidP="00B01DA4">
      <w:pPr>
        <w:numPr>
          <w:ilvl w:val="1"/>
          <w:numId w:val="51"/>
        </w:numPr>
      </w:pPr>
      <w:r w:rsidRPr="00B01DA4">
        <w:t>References: [Referenced drawings, specifications, and design codes]</w:t>
      </w:r>
    </w:p>
    <w:p w14:paraId="53B48793" w14:textId="77777777" w:rsidR="00B01DA4" w:rsidRPr="00B01DA4" w:rsidRDefault="00B01DA4" w:rsidP="00B01DA4">
      <w:pPr>
        <w:numPr>
          <w:ilvl w:val="0"/>
          <w:numId w:val="44"/>
        </w:numPr>
      </w:pPr>
      <w:r w:rsidRPr="00B01DA4">
        <w:t>"The following calculations determine the required reinforcement and section dimensions for the concrete beam to safely resist the applied loads, in accordance with applicable building codes and standards. [Insert summary of calculations]"</w:t>
      </w:r>
    </w:p>
    <w:p w14:paraId="4FC1F588" w14:textId="77777777" w:rsidR="00B01DA4" w:rsidRPr="00B01DA4" w:rsidRDefault="00B01DA4" w:rsidP="00B01DA4">
      <w:r w:rsidRPr="00B01DA4">
        <w:t>Consider these factors when choosing a placeholder:</w:t>
      </w:r>
    </w:p>
    <w:p w14:paraId="5EF54828" w14:textId="77777777" w:rsidR="00B01DA4" w:rsidRPr="00B01DA4" w:rsidRDefault="00B01DA4" w:rsidP="00B01DA4">
      <w:pPr>
        <w:numPr>
          <w:ilvl w:val="0"/>
          <w:numId w:val="52"/>
        </w:numPr>
      </w:pPr>
      <w:r w:rsidRPr="00B01DA4">
        <w:t>Purpose of the document: Is it a quick note, a formal report, or a template?</w:t>
      </w:r>
    </w:p>
    <w:p w14:paraId="02DE1A00" w14:textId="77777777" w:rsidR="00B01DA4" w:rsidRPr="00B01DA4" w:rsidRDefault="00B01DA4" w:rsidP="00B01DA4">
      <w:pPr>
        <w:numPr>
          <w:ilvl w:val="0"/>
          <w:numId w:val="52"/>
        </w:numPr>
      </w:pPr>
      <w:r w:rsidRPr="00B01DA4">
        <w:t>Intended audience: Who will be reading this document?</w:t>
      </w:r>
    </w:p>
    <w:p w14:paraId="1D9821F5" w14:textId="77777777" w:rsidR="00B01DA4" w:rsidRPr="00B01DA4" w:rsidRDefault="00B01DA4" w:rsidP="00B01DA4">
      <w:pPr>
        <w:numPr>
          <w:ilvl w:val="0"/>
          <w:numId w:val="52"/>
        </w:numPr>
      </w:pPr>
      <w:r w:rsidRPr="00B01DA4">
        <w:t>Level of detail required: Do you need placeholders for each step of the calculation process?</w:t>
      </w:r>
    </w:p>
    <w:p w14:paraId="705B7112" w14:textId="77777777" w:rsidR="00B01DA4" w:rsidRDefault="00B01DA4" w:rsidP="00B01DA4">
      <w:pPr>
        <w:numPr>
          <w:ilvl w:val="0"/>
          <w:numId w:val="52"/>
        </w:numPr>
      </w:pPr>
      <w:r w:rsidRPr="00B01DA4">
        <w:t>Specific beam characteristics: Can you include details like beam dimensions or identifiers?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466C1F" w14:paraId="192E78C1" w14:textId="77777777" w:rsidTr="00466C1F">
        <w:trPr>
          <w:trHeight w:val="13320"/>
        </w:trPr>
        <w:tc>
          <w:tcPr>
            <w:tcW w:w="10070" w:type="dxa"/>
          </w:tcPr>
          <w:p w14:paraId="1902BD8D" w14:textId="51DA826E" w:rsidR="00466C1F" w:rsidRDefault="00466C1F" w:rsidP="00466C1F">
            <w:r>
              <w:lastRenderedPageBreak/>
              <w:t xml:space="preserve">[[OVERLAY: </w:t>
            </w:r>
            <w:r w:rsidRPr="00B01DA4">
              <w:t>Overlays\Pile Cap Design (negative moment).pdf</w:t>
            </w:r>
            <w:r w:rsidR="0028326E">
              <w:t>, crop=false</w:t>
            </w:r>
            <w:r>
              <w:t>]]</w:t>
            </w:r>
          </w:p>
        </w:tc>
      </w:tr>
    </w:tbl>
    <w:p w14:paraId="26E53B1B" w14:textId="77777777" w:rsidR="00B01DA4" w:rsidRPr="00466C1F" w:rsidRDefault="00B01DA4" w:rsidP="00466C1F"/>
    <w:p w14:paraId="77EEFF9C" w14:textId="65110A62" w:rsidR="0015558C" w:rsidRDefault="00B01DA4" w:rsidP="0015558C">
      <w:pPr>
        <w:pStyle w:val="Heading1-NoNumber"/>
      </w:pPr>
      <w:bookmarkStart w:id="4" w:name="_Toc200991880"/>
      <w:r>
        <w:t>Appendix 1</w:t>
      </w:r>
      <w:bookmarkEnd w:id="4"/>
      <w:r>
        <w:t xml:space="preserve"> – Sample Report</w:t>
      </w:r>
    </w:p>
    <w:p w14:paraId="75E62815" w14:textId="1D31B562" w:rsidR="00B01DA4" w:rsidRPr="00B01DA4" w:rsidRDefault="00B01DA4" w:rsidP="00B01DA4">
      <w:r>
        <w:t xml:space="preserve">[[INSERT: </w:t>
      </w:r>
      <w:r w:rsidRPr="00B01DA4">
        <w:t>Appendices\parsons-report.pdf</w:t>
      </w:r>
      <w:r>
        <w:t>]]</w:t>
      </w:r>
      <w:bookmarkEnd w:id="2"/>
      <w:bookmarkEnd w:id="3"/>
    </w:p>
    <w:sectPr w:rsidR="00B01DA4" w:rsidRPr="00B01DA4" w:rsidSect="00B01DA4">
      <w:pgSz w:w="12240" w:h="15840" w:code="1"/>
      <w:pgMar w:top="1440" w:right="1080" w:bottom="1152" w:left="1080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CEFF" w14:textId="77777777" w:rsidR="00DC43BD" w:rsidRDefault="00DC43BD" w:rsidP="00AA096B">
      <w:r>
        <w:separator/>
      </w:r>
    </w:p>
    <w:p w14:paraId="6FBAE400" w14:textId="77777777" w:rsidR="00DC43BD" w:rsidRDefault="00DC43BD"/>
    <w:p w14:paraId="6FC9CC42" w14:textId="77777777" w:rsidR="00DC43BD" w:rsidRDefault="00DC43BD"/>
    <w:p w14:paraId="2BADEE59" w14:textId="77777777" w:rsidR="00DC43BD" w:rsidRDefault="00DC43BD"/>
    <w:p w14:paraId="4A9D953D" w14:textId="77777777" w:rsidR="00DC43BD" w:rsidRDefault="00DC43BD"/>
    <w:p w14:paraId="1A7314E3" w14:textId="77777777" w:rsidR="00DC43BD" w:rsidRDefault="00DC43BD"/>
    <w:p w14:paraId="4BF50621" w14:textId="77777777" w:rsidR="00DC43BD" w:rsidRDefault="00DC43BD"/>
    <w:p w14:paraId="11F90CA3" w14:textId="77777777" w:rsidR="00DC43BD" w:rsidRDefault="00DC43BD"/>
  </w:endnote>
  <w:endnote w:type="continuationSeparator" w:id="0">
    <w:p w14:paraId="6AF80AE2" w14:textId="77777777" w:rsidR="00DC43BD" w:rsidRDefault="00DC43BD" w:rsidP="00AA096B">
      <w:r>
        <w:continuationSeparator/>
      </w:r>
    </w:p>
    <w:p w14:paraId="48C65FA3" w14:textId="77777777" w:rsidR="00DC43BD" w:rsidRDefault="00DC43BD"/>
    <w:p w14:paraId="7D4FBA77" w14:textId="77777777" w:rsidR="00DC43BD" w:rsidRDefault="00DC43BD"/>
    <w:p w14:paraId="76B167A8" w14:textId="77777777" w:rsidR="00DC43BD" w:rsidRDefault="00DC43BD"/>
    <w:p w14:paraId="0EE27EC3" w14:textId="77777777" w:rsidR="00DC43BD" w:rsidRDefault="00DC43BD"/>
    <w:p w14:paraId="2225B384" w14:textId="77777777" w:rsidR="00DC43BD" w:rsidRDefault="00DC43BD"/>
    <w:p w14:paraId="1B649D08" w14:textId="77777777" w:rsidR="00DC43BD" w:rsidRDefault="00DC43BD"/>
    <w:p w14:paraId="7DE8F9B8" w14:textId="77777777" w:rsidR="00DC43BD" w:rsidRDefault="00DC43BD"/>
  </w:endnote>
  <w:endnote w:type="continuationNotice" w:id="1">
    <w:p w14:paraId="2086EFBC" w14:textId="77777777" w:rsidR="00DC43BD" w:rsidRDefault="00DC43BD">
      <w:pPr>
        <w:spacing w:after="0" w:line="240" w:lineRule="auto"/>
      </w:pPr>
    </w:p>
    <w:p w14:paraId="73A7B491" w14:textId="77777777" w:rsidR="00DC43BD" w:rsidRDefault="00DC43BD"/>
    <w:p w14:paraId="03C72480" w14:textId="77777777" w:rsidR="00DC43BD" w:rsidRDefault="00DC43BD"/>
    <w:p w14:paraId="09D005DD" w14:textId="77777777" w:rsidR="00DC43BD" w:rsidRDefault="00DC43BD"/>
    <w:p w14:paraId="0C7DAE14" w14:textId="77777777" w:rsidR="00DC43BD" w:rsidRDefault="00DC43BD"/>
    <w:p w14:paraId="4C8BF0FC" w14:textId="77777777" w:rsidR="00DC43BD" w:rsidRDefault="00DC43BD"/>
    <w:p w14:paraId="2FA8C479" w14:textId="77777777" w:rsidR="00DC43BD" w:rsidRDefault="00DC43BD"/>
    <w:p w14:paraId="78861006" w14:textId="77777777" w:rsidR="00DC43BD" w:rsidRDefault="00DC43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Gothic-Demi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Gothic-Book">
    <w:altName w:val="Calibri"/>
    <w:panose1 w:val="00000000000000000000"/>
    <w:charset w:val="4D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Open Sans Condensed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pen Sans Condensed">
    <w:altName w:val="Segoe UI Semibold"/>
    <w:charset w:val="00"/>
    <w:family w:val="swiss"/>
    <w:pitch w:val="variable"/>
    <w:sig w:usb0="20000287" w:usb1="4000205B" w:usb2="00000028" w:usb3="00000000" w:csb0="000001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anklinGothicURWConBoo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FooterTable"/>
      <w:tblpPr w:leftFromText="187" w:rightFromText="187" w:vertAnchor="page" w:horzAnchor="margin" w:tblpXSpec="center" w:tblpYSpec="bottom"/>
      <w:tblW w:w="5000" w:type="pct"/>
      <w:tblLook w:val="04A0" w:firstRow="1" w:lastRow="0" w:firstColumn="1" w:lastColumn="0" w:noHBand="0" w:noVBand="1"/>
    </w:tblPr>
    <w:tblGrid>
      <w:gridCol w:w="720"/>
      <w:gridCol w:w="7200"/>
      <w:gridCol w:w="2160"/>
    </w:tblGrid>
    <w:tr w:rsidR="00D42B0C" w14:paraId="3A8D0876" w14:textId="77777777" w:rsidTr="00803F62">
      <w:trPr>
        <w:trHeight w:hRule="exact" w:val="893"/>
      </w:trPr>
      <w:tc>
        <w:tcPr>
          <w:tcW w:w="720" w:type="dxa"/>
        </w:tcPr>
        <w:p w14:paraId="25C3E3CF" w14:textId="77777777" w:rsidR="00D42B0C" w:rsidRPr="00874599" w:rsidRDefault="00D42B0C" w:rsidP="0068564C">
          <w:pPr>
            <w:pStyle w:val="EvenPage"/>
          </w:pPr>
          <w:r w:rsidRPr="00874599">
            <w:fldChar w:fldCharType="begin"/>
          </w:r>
          <w:r w:rsidRPr="00874599">
            <w:instrText xml:space="preserve"> PAGE   \* MERGEFORMAT </w:instrText>
          </w:r>
          <w:r w:rsidRPr="00874599">
            <w:fldChar w:fldCharType="separate"/>
          </w:r>
          <w:r w:rsidRPr="00874599">
            <w:t>1</w:t>
          </w:r>
          <w:r w:rsidRPr="00874599">
            <w:fldChar w:fldCharType="end"/>
          </w:r>
        </w:p>
      </w:tc>
      <w:tc>
        <w:tcPr>
          <w:tcW w:w="0" w:type="auto"/>
        </w:tcPr>
        <w:p w14:paraId="67073811" w14:textId="77777777" w:rsidR="00D42B0C" w:rsidRPr="00BB4E4E" w:rsidRDefault="00AC07E5" w:rsidP="0068564C">
          <w:pPr>
            <w:pStyle w:val="EvenFooter"/>
          </w:pPr>
          <w:r>
            <w:t>Insert Footer Text – Sensitive / Proprietary</w:t>
          </w:r>
        </w:p>
      </w:tc>
      <w:tc>
        <w:tcPr>
          <w:tcW w:w="2160" w:type="dxa"/>
        </w:tcPr>
        <w:p w14:paraId="1AFEC30A" w14:textId="77777777" w:rsidR="00D42B0C" w:rsidRPr="00852092" w:rsidRDefault="00D42B0C" w:rsidP="0068564C">
          <w:pPr>
            <w:pStyle w:val="LogoRight"/>
          </w:pPr>
          <w:r w:rsidRPr="00852092">
            <w:rPr>
              <w:noProof/>
            </w:rPr>
            <w:drawing>
              <wp:inline distT="0" distB="0" distL="0" distR="0" wp14:anchorId="788375C2" wp14:editId="6649922E">
                <wp:extent cx="914400" cy="194410"/>
                <wp:effectExtent l="0" t="0" r="0" b="0"/>
                <wp:docPr id="1168669132" name="Parsons Logo" descr="Parsons brand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" name="Parsons Logo" descr="Parsons brand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914400" cy="194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F8A68B0" w14:textId="77777777" w:rsidR="00D42B0C" w:rsidRDefault="00D42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FooterTable"/>
      <w:tblpPr w:leftFromText="187" w:rightFromText="187" w:vertAnchor="page" w:horzAnchor="margin" w:tblpXSpec="center" w:tblpYSpec="bottom"/>
      <w:tblW w:w="5000" w:type="pct"/>
      <w:tblLook w:val="04A0" w:firstRow="1" w:lastRow="0" w:firstColumn="1" w:lastColumn="0" w:noHBand="0" w:noVBand="1"/>
    </w:tblPr>
    <w:tblGrid>
      <w:gridCol w:w="2160"/>
      <w:gridCol w:w="7200"/>
      <w:gridCol w:w="720"/>
    </w:tblGrid>
    <w:tr w:rsidR="00D42B0C" w14:paraId="78934194" w14:textId="77777777" w:rsidTr="0034737C">
      <w:trPr>
        <w:trHeight w:hRule="exact" w:val="893"/>
      </w:trPr>
      <w:tc>
        <w:tcPr>
          <w:tcW w:w="2160" w:type="dxa"/>
        </w:tcPr>
        <w:p w14:paraId="075969B1" w14:textId="77777777" w:rsidR="00D42B0C" w:rsidRPr="009248FC" w:rsidRDefault="00D42B0C" w:rsidP="000329D2">
          <w:pPr>
            <w:pStyle w:val="LogoLeft"/>
            <w:framePr w:hSpace="0" w:wrap="auto" w:vAnchor="margin" w:hAnchor="text" w:xAlign="left" w:yAlign="inline"/>
            <w:suppressOverlap w:val="0"/>
          </w:pPr>
          <w:r w:rsidRPr="007D2818">
            <w:rPr>
              <w:noProof/>
            </w:rPr>
            <w:drawing>
              <wp:inline distT="0" distB="0" distL="0" distR="0" wp14:anchorId="2F79CE8C" wp14:editId="6EF5908C">
                <wp:extent cx="914400" cy="194410"/>
                <wp:effectExtent l="0" t="0" r="0" b="0"/>
                <wp:docPr id="884129026" name="Parsons Logo" descr="Parsons brand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" name="Parsons Logo" descr="Parsons brand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194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14:paraId="0C385171" w14:textId="77777777" w:rsidR="00D42B0C" w:rsidRPr="00184B63" w:rsidRDefault="00AC07E5" w:rsidP="000329D2">
          <w:pPr>
            <w:pStyle w:val="OddFooter"/>
          </w:pPr>
          <w:r>
            <w:t>Insert Footer Text – Sensitive / Proprietary</w:t>
          </w:r>
        </w:p>
      </w:tc>
      <w:tc>
        <w:tcPr>
          <w:tcW w:w="720" w:type="dxa"/>
        </w:tcPr>
        <w:p w14:paraId="679920FC" w14:textId="77777777" w:rsidR="00D42B0C" w:rsidRPr="00874599" w:rsidRDefault="00D42B0C" w:rsidP="000329D2">
          <w:pPr>
            <w:pStyle w:val="OddPage"/>
          </w:pPr>
          <w:r w:rsidRPr="00874599">
            <w:fldChar w:fldCharType="begin"/>
          </w:r>
          <w:r w:rsidRPr="00874599">
            <w:instrText xml:space="preserve"> PAGE   \* MERGEFORMAT </w:instrText>
          </w:r>
          <w:r w:rsidRPr="00874599">
            <w:fldChar w:fldCharType="separate"/>
          </w:r>
          <w:r>
            <w:t>3</w:t>
          </w:r>
          <w:r w:rsidRPr="00874599">
            <w:fldChar w:fldCharType="end"/>
          </w:r>
        </w:p>
      </w:tc>
    </w:tr>
  </w:tbl>
  <w:p w14:paraId="4447C965" w14:textId="77777777" w:rsidR="00D42B0C" w:rsidRDefault="00D42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FooterTable"/>
      <w:tblpPr w:leftFromText="187" w:rightFromText="187" w:vertAnchor="page" w:horzAnchor="margin" w:tblpXSpec="center" w:tblpYSpec="bottom"/>
      <w:tblW w:w="5000" w:type="pct"/>
      <w:tblLook w:val="04A0" w:firstRow="1" w:lastRow="0" w:firstColumn="1" w:lastColumn="0" w:noHBand="0" w:noVBand="1"/>
    </w:tblPr>
    <w:tblGrid>
      <w:gridCol w:w="2160"/>
      <w:gridCol w:w="7200"/>
      <w:gridCol w:w="720"/>
    </w:tblGrid>
    <w:tr w:rsidR="00D42B0C" w14:paraId="5F803E60" w14:textId="77777777" w:rsidTr="0034737C">
      <w:trPr>
        <w:trHeight w:hRule="exact" w:val="893"/>
      </w:trPr>
      <w:tc>
        <w:tcPr>
          <w:tcW w:w="2160" w:type="dxa"/>
        </w:tcPr>
        <w:p w14:paraId="1D56ACAD" w14:textId="77777777" w:rsidR="00D42B0C" w:rsidRPr="009248FC" w:rsidRDefault="00D42B0C" w:rsidP="000329D2">
          <w:pPr>
            <w:pStyle w:val="LogoLeft"/>
            <w:framePr w:hSpace="0" w:wrap="auto" w:vAnchor="margin" w:hAnchor="text" w:xAlign="left" w:yAlign="inline"/>
            <w:suppressOverlap w:val="0"/>
          </w:pPr>
          <w:r w:rsidRPr="007D2818">
            <w:rPr>
              <w:noProof/>
            </w:rPr>
            <w:drawing>
              <wp:inline distT="0" distB="0" distL="0" distR="0" wp14:anchorId="5DB733D5" wp14:editId="584C5EA6">
                <wp:extent cx="914400" cy="194410"/>
                <wp:effectExtent l="0" t="0" r="0" b="0"/>
                <wp:docPr id="115390443" name="Parsons Logo" descr="Parsons brand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rsons Logo" descr="Parsons brand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1944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14:paraId="212B2A7D" w14:textId="77777777" w:rsidR="00D42B0C" w:rsidRPr="00184B63" w:rsidRDefault="00AC07E5" w:rsidP="000329D2">
          <w:pPr>
            <w:pStyle w:val="OddFooter"/>
          </w:pPr>
          <w:r>
            <w:t>Insert Footer Text – Sensitive / Proprietary</w:t>
          </w:r>
        </w:p>
      </w:tc>
      <w:tc>
        <w:tcPr>
          <w:tcW w:w="720" w:type="dxa"/>
        </w:tcPr>
        <w:p w14:paraId="1009B563" w14:textId="77777777" w:rsidR="00D42B0C" w:rsidRPr="00874599" w:rsidRDefault="00D42B0C" w:rsidP="000329D2">
          <w:pPr>
            <w:pStyle w:val="OddPage"/>
          </w:pPr>
          <w:r w:rsidRPr="00874599">
            <w:fldChar w:fldCharType="begin"/>
          </w:r>
          <w:r w:rsidRPr="00874599">
            <w:instrText xml:space="preserve"> PAGE   \* MERGEFORMAT </w:instrText>
          </w:r>
          <w:r w:rsidRPr="00874599">
            <w:fldChar w:fldCharType="separate"/>
          </w:r>
          <w:r>
            <w:t>3</w:t>
          </w:r>
          <w:r w:rsidRPr="00874599">
            <w:fldChar w:fldCharType="end"/>
          </w:r>
        </w:p>
      </w:tc>
    </w:tr>
  </w:tbl>
  <w:p w14:paraId="55E5D78B" w14:textId="77777777" w:rsidR="00D42B0C" w:rsidRDefault="00D4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AEC86" w14:textId="77777777" w:rsidR="00DC43BD" w:rsidRDefault="00DC43BD" w:rsidP="00AA096B">
      <w:r>
        <w:separator/>
      </w:r>
    </w:p>
    <w:p w14:paraId="7110BB9A" w14:textId="77777777" w:rsidR="00DC43BD" w:rsidRDefault="00DC43BD"/>
    <w:p w14:paraId="29F9E494" w14:textId="77777777" w:rsidR="00DC43BD" w:rsidRDefault="00DC43BD"/>
    <w:p w14:paraId="72C2CF50" w14:textId="77777777" w:rsidR="00DC43BD" w:rsidRDefault="00DC43BD"/>
    <w:p w14:paraId="36983031" w14:textId="77777777" w:rsidR="00DC43BD" w:rsidRDefault="00DC43BD"/>
    <w:p w14:paraId="077D92A8" w14:textId="77777777" w:rsidR="00DC43BD" w:rsidRDefault="00DC43BD"/>
    <w:p w14:paraId="776FFC1D" w14:textId="77777777" w:rsidR="00DC43BD" w:rsidRDefault="00DC43BD"/>
    <w:p w14:paraId="1E27D082" w14:textId="77777777" w:rsidR="00DC43BD" w:rsidRDefault="00DC43BD"/>
  </w:footnote>
  <w:footnote w:type="continuationSeparator" w:id="0">
    <w:p w14:paraId="02C8DFAA" w14:textId="77777777" w:rsidR="00DC43BD" w:rsidRDefault="00DC43BD" w:rsidP="00AA096B">
      <w:r>
        <w:continuationSeparator/>
      </w:r>
    </w:p>
    <w:p w14:paraId="6F392E6F" w14:textId="77777777" w:rsidR="00DC43BD" w:rsidRDefault="00DC43BD"/>
    <w:p w14:paraId="7FB74292" w14:textId="77777777" w:rsidR="00DC43BD" w:rsidRDefault="00DC43BD"/>
    <w:p w14:paraId="3481E1B0" w14:textId="77777777" w:rsidR="00DC43BD" w:rsidRDefault="00DC43BD"/>
    <w:p w14:paraId="75BBE025" w14:textId="77777777" w:rsidR="00DC43BD" w:rsidRDefault="00DC43BD"/>
    <w:p w14:paraId="4392E905" w14:textId="77777777" w:rsidR="00DC43BD" w:rsidRDefault="00DC43BD"/>
    <w:p w14:paraId="76024F23" w14:textId="77777777" w:rsidR="00DC43BD" w:rsidRDefault="00DC43BD"/>
    <w:p w14:paraId="51A2E840" w14:textId="77777777" w:rsidR="00DC43BD" w:rsidRDefault="00DC43BD"/>
  </w:footnote>
  <w:footnote w:type="continuationNotice" w:id="1">
    <w:p w14:paraId="3F3E613B" w14:textId="77777777" w:rsidR="00DC43BD" w:rsidRDefault="00DC43BD">
      <w:pPr>
        <w:spacing w:after="0" w:line="240" w:lineRule="auto"/>
      </w:pPr>
    </w:p>
    <w:p w14:paraId="5724F6F7" w14:textId="77777777" w:rsidR="00DC43BD" w:rsidRDefault="00DC43BD"/>
    <w:p w14:paraId="4023361A" w14:textId="77777777" w:rsidR="00DC43BD" w:rsidRDefault="00DC43BD"/>
    <w:p w14:paraId="21DF4B27" w14:textId="77777777" w:rsidR="00DC43BD" w:rsidRDefault="00DC43BD"/>
    <w:p w14:paraId="0E52EA7E" w14:textId="77777777" w:rsidR="00DC43BD" w:rsidRDefault="00DC43BD"/>
    <w:p w14:paraId="1DFA96A7" w14:textId="77777777" w:rsidR="00DC43BD" w:rsidRDefault="00DC43BD"/>
    <w:p w14:paraId="317244F5" w14:textId="77777777" w:rsidR="00DC43BD" w:rsidRDefault="00DC43BD"/>
    <w:p w14:paraId="07CC3F01" w14:textId="77777777" w:rsidR="00DC43BD" w:rsidRDefault="00DC43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HeaderTable"/>
      <w:tblpPr w:leftFromText="187" w:rightFromText="187" w:vertAnchor="page" w:tblpXSpec="center" w:tblpYSpec="top"/>
      <w:tblW w:w="5000" w:type="pct"/>
      <w:tblLook w:val="04A0" w:firstRow="1" w:lastRow="0" w:firstColumn="1" w:lastColumn="0" w:noHBand="0" w:noVBand="1"/>
    </w:tblPr>
    <w:tblGrid>
      <w:gridCol w:w="10080"/>
    </w:tblGrid>
    <w:tr w:rsidR="00D42B0C" w:rsidRPr="00D87792" w14:paraId="65D3E49E" w14:textId="77777777" w:rsidTr="0034737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1080"/>
      </w:trPr>
      <w:tc>
        <w:tcPr>
          <w:tcW w:w="5000" w:type="pct"/>
        </w:tcPr>
        <w:p w14:paraId="7D7B14D3" w14:textId="77777777" w:rsidR="00D42B0C" w:rsidRPr="00D87792" w:rsidRDefault="0086414E" w:rsidP="00A55284">
          <w:pPr>
            <w:pStyle w:val="PageHeaderLevel1"/>
            <w:jc w:val="left"/>
          </w:pPr>
          <w:r>
            <w:t>Double Click to Insert Header Text</w:t>
          </w:r>
        </w:p>
        <w:p w14:paraId="75DACC13" w14:textId="77777777" w:rsidR="00D42B0C" w:rsidRPr="00D87792" w:rsidRDefault="009E0C72" w:rsidP="00A55284">
          <w:pPr>
            <w:pStyle w:val="PageHeaderLevel2"/>
            <w:jc w:val="left"/>
          </w:pPr>
          <w:r>
            <w:t xml:space="preserve"> </w:t>
          </w:r>
        </w:p>
      </w:tc>
    </w:tr>
  </w:tbl>
  <w:p w14:paraId="0CF67B03" w14:textId="77777777" w:rsidR="00D42B0C" w:rsidRDefault="00D42B0C" w:rsidP="00D42B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HeaderTable"/>
      <w:tblpPr w:leftFromText="187" w:rightFromText="187" w:vertAnchor="page" w:tblpXSpec="center" w:tblpYSpec="top"/>
      <w:tblW w:w="5000" w:type="pct"/>
      <w:tblLook w:val="04A0" w:firstRow="1" w:lastRow="0" w:firstColumn="1" w:lastColumn="0" w:noHBand="0" w:noVBand="1"/>
    </w:tblPr>
    <w:tblGrid>
      <w:gridCol w:w="10080"/>
    </w:tblGrid>
    <w:tr w:rsidR="00D42B0C" w:rsidRPr="00D87792" w14:paraId="0CAF0AF5" w14:textId="77777777" w:rsidTr="00216A7B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1080"/>
      </w:trPr>
      <w:tc>
        <w:tcPr>
          <w:tcW w:w="5000" w:type="pct"/>
        </w:tcPr>
        <w:p w14:paraId="4CC09A69" w14:textId="77777777" w:rsidR="00D42B0C" w:rsidRPr="00D87792" w:rsidRDefault="0086414E" w:rsidP="00A55284">
          <w:pPr>
            <w:pStyle w:val="PageHeaderLevel1"/>
          </w:pPr>
          <w:r>
            <w:t>Double Click to Insert Header Text</w:t>
          </w:r>
        </w:p>
        <w:p w14:paraId="13F081C4" w14:textId="77777777" w:rsidR="00D42B0C" w:rsidRPr="00D87792" w:rsidRDefault="009E0C72" w:rsidP="00A55284">
          <w:pPr>
            <w:pStyle w:val="PageHeaderLevel2"/>
          </w:pPr>
          <w:r>
            <w:t xml:space="preserve"> </w:t>
          </w:r>
        </w:p>
      </w:tc>
    </w:tr>
  </w:tbl>
  <w:p w14:paraId="324408CF" w14:textId="77777777" w:rsidR="00D42B0C" w:rsidRDefault="00D42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zParsonsHeaderTable"/>
      <w:tblpPr w:leftFromText="187" w:rightFromText="187" w:vertAnchor="page" w:tblpXSpec="center" w:tblpYSpec="top"/>
      <w:tblW w:w="5000" w:type="pct"/>
      <w:tblLook w:val="04A0" w:firstRow="1" w:lastRow="0" w:firstColumn="1" w:lastColumn="0" w:noHBand="0" w:noVBand="1"/>
    </w:tblPr>
    <w:tblGrid>
      <w:gridCol w:w="10080"/>
    </w:tblGrid>
    <w:tr w:rsidR="00D42B0C" w:rsidRPr="00D87792" w14:paraId="5801C0D2" w14:textId="77777777" w:rsidTr="0034737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1080"/>
      </w:trPr>
      <w:tc>
        <w:tcPr>
          <w:tcW w:w="5000" w:type="pct"/>
        </w:tcPr>
        <w:p w14:paraId="2E5311A2" w14:textId="77777777" w:rsidR="00D42B0C" w:rsidRPr="00D87792" w:rsidRDefault="0086414E" w:rsidP="00A55284">
          <w:pPr>
            <w:pStyle w:val="PageHeaderLevel1"/>
          </w:pPr>
          <w:r>
            <w:t>Double Click to Insert Header Text</w:t>
          </w:r>
        </w:p>
        <w:p w14:paraId="43D831F8" w14:textId="77777777" w:rsidR="00D42B0C" w:rsidRPr="00D87792" w:rsidRDefault="009E0C72" w:rsidP="00A55284">
          <w:pPr>
            <w:pStyle w:val="PageHeaderLevel2"/>
          </w:pPr>
          <w:r>
            <w:t xml:space="preserve"> </w:t>
          </w:r>
        </w:p>
      </w:tc>
    </w:tr>
  </w:tbl>
  <w:p w14:paraId="564F2E4D" w14:textId="77777777" w:rsidR="003773F4" w:rsidRPr="00D42B0C" w:rsidRDefault="003773F4" w:rsidP="00D42B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A709F"/>
    <w:multiLevelType w:val="multilevel"/>
    <w:tmpl w:val="981E21CC"/>
    <w:lvl w:ilvl="0">
      <w:start w:val="1"/>
      <w:numFmt w:val="bullet"/>
      <w:pStyle w:val="Bullets"/>
      <w:lvlText w:val=""/>
      <w:lvlJc w:val="left"/>
      <w:pPr>
        <w:ind w:left="360" w:hanging="216"/>
      </w:pPr>
      <w:rPr>
        <w:rFonts w:ascii="Wingdings" w:hAnsi="Wingdings" w:hint="default"/>
        <w:color w:val="0052CC" w:themeColor="accent3"/>
        <w:sz w:val="16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648" w:hanging="216"/>
      </w:pPr>
      <w:rPr>
        <w:rFonts w:ascii="Wingdings" w:hAnsi="Wingdings" w:hint="default"/>
        <w:color w:val="1B3349" w:themeColor="text2"/>
        <w:sz w:val="16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936" w:hanging="216"/>
      </w:pPr>
      <w:rPr>
        <w:rFonts w:ascii="Wingdings" w:hAnsi="Wingdings" w:hint="default"/>
        <w:color w:val="1B3349" w:themeColor="text2"/>
        <w:sz w:val="16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224" w:hanging="216"/>
      </w:pPr>
      <w:rPr>
        <w:rFonts w:ascii="Wingdings" w:hAnsi="Wingdings" w:hint="default"/>
        <w:color w:val="1B3349" w:themeColor="text2"/>
        <w:sz w:val="16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1512" w:hanging="216"/>
      </w:pPr>
      <w:rPr>
        <w:rFonts w:ascii="Wingdings" w:hAnsi="Wingdings" w:hint="default"/>
        <w:color w:val="1B3349" w:themeColor="text2"/>
        <w:sz w:val="16"/>
      </w:rPr>
    </w:lvl>
    <w:lvl w:ilvl="5">
      <w:start w:val="1"/>
      <w:numFmt w:val="bullet"/>
      <w:lvlText w:val=""/>
      <w:lvlJc w:val="left"/>
      <w:pPr>
        <w:tabs>
          <w:tab w:val="num" w:pos="2592"/>
        </w:tabs>
        <w:ind w:left="1800" w:hanging="216"/>
      </w:pPr>
      <w:rPr>
        <w:rFonts w:ascii="Wingdings" w:hAnsi="Wingdings" w:hint="default"/>
        <w:color w:val="1B3349" w:themeColor="text2"/>
        <w:sz w:val="16"/>
      </w:rPr>
    </w:lvl>
    <w:lvl w:ilvl="6">
      <w:start w:val="1"/>
      <w:numFmt w:val="bullet"/>
      <w:lvlText w:val=""/>
      <w:lvlJc w:val="left"/>
      <w:pPr>
        <w:tabs>
          <w:tab w:val="num" w:pos="3024"/>
        </w:tabs>
        <w:ind w:left="2088" w:hanging="216"/>
      </w:pPr>
      <w:rPr>
        <w:rFonts w:ascii="Wingdings" w:hAnsi="Wingdings" w:hint="default"/>
        <w:color w:val="1B3349" w:themeColor="text2"/>
        <w:sz w:val="16"/>
      </w:rPr>
    </w:lvl>
    <w:lvl w:ilvl="7">
      <w:start w:val="1"/>
      <w:numFmt w:val="bullet"/>
      <w:lvlText w:val=""/>
      <w:lvlJc w:val="left"/>
      <w:pPr>
        <w:tabs>
          <w:tab w:val="num" w:pos="3456"/>
        </w:tabs>
        <w:ind w:left="2376" w:hanging="216"/>
      </w:pPr>
      <w:rPr>
        <w:rFonts w:ascii="Wingdings" w:hAnsi="Wingdings" w:hint="default"/>
        <w:color w:val="1B3349" w:themeColor="text2"/>
        <w:sz w:val="16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2664" w:hanging="216"/>
      </w:pPr>
      <w:rPr>
        <w:rFonts w:ascii="Wingdings" w:hAnsi="Wingdings" w:hint="default"/>
        <w:color w:val="1B3349" w:themeColor="text2"/>
        <w:sz w:val="16"/>
      </w:rPr>
    </w:lvl>
  </w:abstractNum>
  <w:abstractNum w:abstractNumId="1" w15:restartNumberingAfterBreak="0">
    <w:nsid w:val="04E03685"/>
    <w:multiLevelType w:val="hybridMultilevel"/>
    <w:tmpl w:val="50D2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E2AC2"/>
    <w:multiLevelType w:val="hybridMultilevel"/>
    <w:tmpl w:val="50D20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3505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136B36"/>
    <w:multiLevelType w:val="multilevel"/>
    <w:tmpl w:val="F5A0AD96"/>
    <w:lvl w:ilvl="0">
      <w:start w:val="1"/>
      <w:numFmt w:val="bullet"/>
      <w:lvlText w:val=""/>
      <w:lvlJc w:val="left"/>
      <w:pPr>
        <w:ind w:left="173" w:hanging="173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346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518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691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864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037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210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382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555" w:hanging="173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5" w15:restartNumberingAfterBreak="0">
    <w:nsid w:val="0CF13465"/>
    <w:multiLevelType w:val="multilevel"/>
    <w:tmpl w:val="418AD4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6472AA"/>
    <w:multiLevelType w:val="multilevel"/>
    <w:tmpl w:val="2B3E6298"/>
    <w:lvl w:ilvl="0">
      <w:start w:val="1"/>
      <w:numFmt w:val="decimal"/>
      <w:lvlText w:val="%1."/>
      <w:lvlJc w:val="right"/>
      <w:pPr>
        <w:ind w:left="720" w:hanging="173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tabs>
          <w:tab w:val="num" w:pos="792"/>
        </w:tabs>
        <w:ind w:left="108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152"/>
        </w:tabs>
        <w:ind w:left="144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pStyle w:val="ListContinue5"/>
      <w:lvlText w:val="(%5)"/>
      <w:lvlJc w:val="left"/>
      <w:pPr>
        <w:tabs>
          <w:tab w:val="num" w:pos="1872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7" w15:restartNumberingAfterBreak="0">
    <w:nsid w:val="18604701"/>
    <w:multiLevelType w:val="multilevel"/>
    <w:tmpl w:val="B234E0E0"/>
    <w:styleLink w:val="ListStyle-TableBullet1"/>
    <w:lvl w:ilvl="0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Franklin Gothic Medium Cond" w:hAnsi="Franklin Gothic Medium Cond" w:hint="default"/>
        <w:color w:val="262626" w:themeColor="text1" w:themeTint="D9"/>
      </w:rPr>
    </w:lvl>
    <w:lvl w:ilvl="1">
      <w:start w:val="1"/>
      <w:numFmt w:val="bullet"/>
      <w:lvlText w:val="▪"/>
      <w:lvlJc w:val="left"/>
      <w:pPr>
        <w:tabs>
          <w:tab w:val="num" w:pos="792"/>
        </w:tabs>
        <w:ind w:left="792" w:hanging="216"/>
      </w:pPr>
      <w:rPr>
        <w:rFonts w:ascii="Franklin Gothic Medium Cond" w:hAnsi="Franklin Gothic Medium Cond" w:hint="default"/>
        <w:color w:val="1B3349" w:themeColor="text2"/>
      </w:rPr>
    </w:lvl>
    <w:lvl w:ilvl="2">
      <w:start w:val="1"/>
      <w:numFmt w:val="bullet"/>
      <w:lvlText w:val="–"/>
      <w:lvlJc w:val="left"/>
      <w:pPr>
        <w:tabs>
          <w:tab w:val="num" w:pos="1152"/>
        </w:tabs>
        <w:ind w:left="1152" w:hanging="216"/>
      </w:pPr>
      <w:rPr>
        <w:rFonts w:ascii="Franklin Gothic Medium Cond" w:hAnsi="Franklin Gothic Medium Cond" w:hint="default"/>
        <w:color w:val="1B3349" w:themeColor="text2"/>
      </w:rPr>
    </w:lvl>
    <w:lvl w:ilvl="3">
      <w:start w:val="1"/>
      <w:numFmt w:val="bullet"/>
      <w:lvlText w:val=""/>
      <w:lvlJc w:val="left"/>
      <w:pPr>
        <w:tabs>
          <w:tab w:val="num" w:pos="1512"/>
        </w:tabs>
        <w:ind w:left="1512" w:hanging="216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–"/>
      <w:lvlJc w:val="left"/>
      <w:pPr>
        <w:tabs>
          <w:tab w:val="num" w:pos="1872"/>
        </w:tabs>
        <w:ind w:left="1872" w:hanging="216"/>
      </w:pPr>
      <w:rPr>
        <w:rFonts w:ascii="Franklin Gothic Medium Cond" w:hAnsi="Franklin Gothic Medium Cond" w:hint="default"/>
        <w:color w:val="1B3349" w:themeColor="text2"/>
      </w:rPr>
    </w:lvl>
    <w:lvl w:ilvl="5">
      <w:start w:val="1"/>
      <w:numFmt w:val="bullet"/>
      <w:lvlText w:val=""/>
      <w:lvlJc w:val="left"/>
      <w:pPr>
        <w:tabs>
          <w:tab w:val="num" w:pos="2232"/>
        </w:tabs>
        <w:ind w:left="2232" w:hanging="216"/>
      </w:pPr>
      <w:rPr>
        <w:rFonts w:ascii="Wingdings" w:hAnsi="Wingdings" w:hint="default"/>
        <w:color w:val="1B3349" w:themeColor="text2"/>
      </w:rPr>
    </w:lvl>
    <w:lvl w:ilvl="6">
      <w:start w:val="1"/>
      <w:numFmt w:val="bullet"/>
      <w:lvlText w:val="▪"/>
      <w:lvlJc w:val="left"/>
      <w:pPr>
        <w:tabs>
          <w:tab w:val="num" w:pos="2592"/>
        </w:tabs>
        <w:ind w:left="2592" w:hanging="216"/>
      </w:pPr>
      <w:rPr>
        <w:rFonts w:ascii="Franklin Gothic Medium Cond" w:hAnsi="Franklin Gothic Medium Cond" w:hint="default"/>
        <w:color w:val="1B3349" w:themeColor="text2"/>
      </w:rPr>
    </w:lvl>
    <w:lvl w:ilvl="7">
      <w:start w:val="1"/>
      <w:numFmt w:val="bullet"/>
      <w:lvlText w:val="–"/>
      <w:lvlJc w:val="left"/>
      <w:pPr>
        <w:tabs>
          <w:tab w:val="num" w:pos="2952"/>
        </w:tabs>
        <w:ind w:left="2952" w:hanging="216"/>
      </w:pPr>
      <w:rPr>
        <w:rFonts w:ascii="Franklin Gothic Medium Cond" w:hAnsi="Franklin Gothic Medium Cond" w:hint="default"/>
        <w:color w:val="1B3349" w:themeColor="text2"/>
      </w:rPr>
    </w:lvl>
    <w:lvl w:ilvl="8">
      <w:start w:val="1"/>
      <w:numFmt w:val="bullet"/>
      <w:lvlText w:val=""/>
      <w:lvlJc w:val="left"/>
      <w:pPr>
        <w:tabs>
          <w:tab w:val="num" w:pos="3312"/>
        </w:tabs>
        <w:ind w:left="3312" w:hanging="216"/>
      </w:pPr>
      <w:rPr>
        <w:rFonts w:ascii="Wingdings" w:hAnsi="Wingdings" w:hint="default"/>
        <w:color w:val="1B3349" w:themeColor="text2"/>
      </w:rPr>
    </w:lvl>
  </w:abstractNum>
  <w:abstractNum w:abstractNumId="8" w15:restartNumberingAfterBreak="0">
    <w:nsid w:val="19DC3454"/>
    <w:multiLevelType w:val="multilevel"/>
    <w:tmpl w:val="6974E872"/>
    <w:styleLink w:val="ListStyle-LetterheadBullets1"/>
    <w:lvl w:ilvl="0">
      <w:start w:val="1"/>
      <w:numFmt w:val="bullet"/>
      <w:suff w:val="space"/>
      <w:lvlText w:val=""/>
      <w:lvlJc w:val="left"/>
      <w:pPr>
        <w:ind w:left="432" w:hanging="259"/>
      </w:pPr>
      <w:rPr>
        <w:rFonts w:ascii="Wingdings" w:hAnsi="Wingdings" w:hint="default"/>
        <w:color w:val="0052CC" w:themeColor="accent3"/>
        <w:sz w:val="20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864" w:hanging="259"/>
      </w:pPr>
      <w:rPr>
        <w:rFonts w:ascii="Wingdings" w:hAnsi="Wingdings" w:hint="default"/>
        <w:color w:val="1B3349" w:themeColor="text2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1296" w:hanging="259"/>
      </w:pPr>
      <w:rPr>
        <w:rFonts w:ascii="Wingdings" w:hAnsi="Wingdings" w:hint="default"/>
        <w:color w:val="1B3349" w:themeColor="text2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728" w:hanging="259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259"/>
      </w:pPr>
      <w:rPr>
        <w:rFonts w:ascii="Wingdings" w:hAnsi="Wingdings" w:hint="default"/>
        <w:color w:val="1B3349" w:themeColor="text2"/>
      </w:rPr>
    </w:lvl>
    <w:lvl w:ilvl="5">
      <w:start w:val="1"/>
      <w:numFmt w:val="bullet"/>
      <w:lvlText w:val=""/>
      <w:lvlJc w:val="left"/>
      <w:pPr>
        <w:tabs>
          <w:tab w:val="num" w:pos="2592"/>
        </w:tabs>
        <w:ind w:left="2592" w:hanging="259"/>
      </w:pPr>
      <w:rPr>
        <w:rFonts w:ascii="Wingdings" w:hAnsi="Wingdings" w:hint="default"/>
        <w:color w:val="1B3349" w:themeColor="text2"/>
      </w:rPr>
    </w:lvl>
    <w:lvl w:ilvl="6">
      <w:start w:val="1"/>
      <w:numFmt w:val="bullet"/>
      <w:lvlText w:val=""/>
      <w:lvlJc w:val="left"/>
      <w:pPr>
        <w:tabs>
          <w:tab w:val="num" w:pos="3024"/>
        </w:tabs>
        <w:ind w:left="3024" w:hanging="259"/>
      </w:pPr>
      <w:rPr>
        <w:rFonts w:ascii="Wingdings" w:hAnsi="Wingdings" w:hint="default"/>
        <w:color w:val="1B3349" w:themeColor="text2"/>
      </w:rPr>
    </w:lvl>
    <w:lvl w:ilvl="7">
      <w:start w:val="1"/>
      <w:numFmt w:val="bullet"/>
      <w:lvlText w:val=""/>
      <w:lvlJc w:val="left"/>
      <w:pPr>
        <w:tabs>
          <w:tab w:val="num" w:pos="3456"/>
        </w:tabs>
        <w:ind w:left="3456" w:hanging="259"/>
      </w:pPr>
      <w:rPr>
        <w:rFonts w:ascii="Wingdings" w:hAnsi="Wingdings" w:hint="default"/>
        <w:color w:val="1B3349" w:themeColor="text2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888" w:hanging="259"/>
      </w:pPr>
      <w:rPr>
        <w:rFonts w:ascii="Wingdings" w:hAnsi="Wingdings" w:hint="default"/>
        <w:color w:val="1B3349" w:themeColor="text2"/>
      </w:rPr>
    </w:lvl>
  </w:abstractNum>
  <w:abstractNum w:abstractNumId="9" w15:restartNumberingAfterBreak="0">
    <w:nsid w:val="1A613D2D"/>
    <w:multiLevelType w:val="multilevel"/>
    <w:tmpl w:val="5D120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8E4C68"/>
    <w:multiLevelType w:val="multilevel"/>
    <w:tmpl w:val="EB7C95DC"/>
    <w:styleLink w:val="ListStyle-Headings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E735F7C"/>
    <w:multiLevelType w:val="multilevel"/>
    <w:tmpl w:val="6B82B55C"/>
    <w:styleLink w:val="ListStyle-Bullets1"/>
    <w:lvl w:ilvl="0">
      <w:start w:val="1"/>
      <w:numFmt w:val="bullet"/>
      <w:lvlText w:val=""/>
      <w:lvlJc w:val="left"/>
      <w:pPr>
        <w:ind w:left="432" w:hanging="259"/>
      </w:pPr>
      <w:rPr>
        <w:rFonts w:ascii="Wingdings" w:hAnsi="Wingdings" w:hint="default"/>
        <w:color w:val="0052CC" w:themeColor="accent3"/>
        <w:sz w:val="16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864" w:hanging="259"/>
      </w:pPr>
      <w:rPr>
        <w:rFonts w:ascii="Wingdings" w:hAnsi="Wingdings" w:hint="default"/>
        <w:color w:val="1B3349" w:themeColor="text2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1296" w:hanging="259"/>
      </w:pPr>
      <w:rPr>
        <w:rFonts w:ascii="Wingdings" w:hAnsi="Wingdings" w:hint="default"/>
        <w:color w:val="1B3349" w:themeColor="text2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728" w:hanging="259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259"/>
      </w:pPr>
      <w:rPr>
        <w:rFonts w:ascii="Wingdings" w:hAnsi="Wingdings" w:hint="default"/>
        <w:color w:val="1B3349" w:themeColor="text2"/>
      </w:rPr>
    </w:lvl>
    <w:lvl w:ilvl="5">
      <w:start w:val="1"/>
      <w:numFmt w:val="bullet"/>
      <w:lvlText w:val=""/>
      <w:lvlJc w:val="left"/>
      <w:pPr>
        <w:tabs>
          <w:tab w:val="num" w:pos="2592"/>
        </w:tabs>
        <w:ind w:left="2592" w:hanging="259"/>
      </w:pPr>
      <w:rPr>
        <w:rFonts w:ascii="Wingdings" w:hAnsi="Wingdings" w:hint="default"/>
        <w:color w:val="1B3349" w:themeColor="text2"/>
      </w:rPr>
    </w:lvl>
    <w:lvl w:ilvl="6">
      <w:start w:val="1"/>
      <w:numFmt w:val="bullet"/>
      <w:lvlText w:val=""/>
      <w:lvlJc w:val="left"/>
      <w:pPr>
        <w:tabs>
          <w:tab w:val="num" w:pos="3024"/>
        </w:tabs>
        <w:ind w:left="3024" w:hanging="259"/>
      </w:pPr>
      <w:rPr>
        <w:rFonts w:ascii="Wingdings" w:hAnsi="Wingdings" w:hint="default"/>
        <w:color w:val="1B3349" w:themeColor="text2"/>
      </w:rPr>
    </w:lvl>
    <w:lvl w:ilvl="7">
      <w:start w:val="1"/>
      <w:numFmt w:val="bullet"/>
      <w:lvlText w:val=""/>
      <w:lvlJc w:val="left"/>
      <w:pPr>
        <w:tabs>
          <w:tab w:val="num" w:pos="3456"/>
        </w:tabs>
        <w:ind w:left="3456" w:hanging="259"/>
      </w:pPr>
      <w:rPr>
        <w:rFonts w:ascii="Wingdings" w:hAnsi="Wingdings" w:hint="default"/>
        <w:color w:val="1B3349" w:themeColor="text2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888" w:hanging="259"/>
      </w:pPr>
      <w:rPr>
        <w:rFonts w:ascii="Wingdings" w:hAnsi="Wingdings" w:hint="default"/>
        <w:color w:val="1B3349" w:themeColor="text2"/>
      </w:rPr>
    </w:lvl>
  </w:abstractNum>
  <w:abstractNum w:abstractNumId="12" w15:restartNumberingAfterBreak="0">
    <w:nsid w:val="23146748"/>
    <w:multiLevelType w:val="multilevel"/>
    <w:tmpl w:val="14A6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CF76BC"/>
    <w:multiLevelType w:val="multilevel"/>
    <w:tmpl w:val="029C7EF0"/>
    <w:lvl w:ilvl="0">
      <w:start w:val="1"/>
      <w:numFmt w:val="bullet"/>
      <w:lvlText w:val=""/>
      <w:lvlJc w:val="left"/>
      <w:pPr>
        <w:ind w:left="1080" w:hanging="216"/>
      </w:pPr>
      <w:rPr>
        <w:rFonts w:ascii="Wingdings" w:hAnsi="Wingdings" w:hint="default"/>
        <w:color w:val="0052CC" w:themeColor="accent3"/>
        <w:sz w:val="16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1368" w:hanging="216"/>
      </w:pPr>
      <w:rPr>
        <w:rFonts w:ascii="Wingdings" w:hAnsi="Wingdings" w:hint="default"/>
        <w:color w:val="1B3349" w:themeColor="text2"/>
        <w:sz w:val="16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1656" w:hanging="216"/>
      </w:pPr>
      <w:rPr>
        <w:rFonts w:ascii="Wingdings" w:hAnsi="Wingdings" w:hint="default"/>
        <w:color w:val="1B3349" w:themeColor="text2"/>
        <w:sz w:val="16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944" w:hanging="216"/>
      </w:pPr>
      <w:rPr>
        <w:rFonts w:ascii="Wingdings" w:hAnsi="Wingdings" w:hint="default"/>
        <w:color w:val="1B3349" w:themeColor="text2"/>
        <w:sz w:val="16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232" w:hanging="216"/>
      </w:pPr>
      <w:rPr>
        <w:rFonts w:ascii="Wingdings" w:hAnsi="Wingdings" w:hint="default"/>
        <w:color w:val="1B3349" w:themeColor="text2"/>
        <w:sz w:val="16"/>
      </w:rPr>
    </w:lvl>
    <w:lvl w:ilvl="5">
      <w:start w:val="1"/>
      <w:numFmt w:val="bullet"/>
      <w:lvlText w:val=""/>
      <w:lvlJc w:val="left"/>
      <w:pPr>
        <w:tabs>
          <w:tab w:val="num" w:pos="2592"/>
        </w:tabs>
        <w:ind w:left="2520" w:hanging="216"/>
      </w:pPr>
      <w:rPr>
        <w:rFonts w:ascii="Wingdings" w:hAnsi="Wingdings" w:hint="default"/>
        <w:color w:val="1B3349" w:themeColor="text2"/>
        <w:sz w:val="16"/>
      </w:rPr>
    </w:lvl>
    <w:lvl w:ilvl="6">
      <w:start w:val="1"/>
      <w:numFmt w:val="bullet"/>
      <w:lvlText w:val=""/>
      <w:lvlJc w:val="left"/>
      <w:pPr>
        <w:tabs>
          <w:tab w:val="num" w:pos="3024"/>
        </w:tabs>
        <w:ind w:left="2808" w:hanging="216"/>
      </w:pPr>
      <w:rPr>
        <w:rFonts w:ascii="Wingdings" w:hAnsi="Wingdings" w:hint="default"/>
        <w:color w:val="1B3349" w:themeColor="text2"/>
        <w:sz w:val="16"/>
      </w:rPr>
    </w:lvl>
    <w:lvl w:ilvl="7">
      <w:start w:val="1"/>
      <w:numFmt w:val="bullet"/>
      <w:lvlText w:val=""/>
      <w:lvlJc w:val="left"/>
      <w:pPr>
        <w:tabs>
          <w:tab w:val="num" w:pos="3456"/>
        </w:tabs>
        <w:ind w:left="3096" w:hanging="216"/>
      </w:pPr>
      <w:rPr>
        <w:rFonts w:ascii="Wingdings" w:hAnsi="Wingdings" w:hint="default"/>
        <w:color w:val="1B3349" w:themeColor="text2"/>
        <w:sz w:val="16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384" w:hanging="216"/>
      </w:pPr>
      <w:rPr>
        <w:rFonts w:ascii="Wingdings" w:hAnsi="Wingdings" w:hint="default"/>
        <w:color w:val="1B3349" w:themeColor="text2"/>
        <w:sz w:val="16"/>
      </w:rPr>
    </w:lvl>
  </w:abstractNum>
  <w:abstractNum w:abstractNumId="14" w15:restartNumberingAfterBreak="0">
    <w:nsid w:val="27D01C20"/>
    <w:multiLevelType w:val="hybridMultilevel"/>
    <w:tmpl w:val="32D459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C2BFF"/>
    <w:multiLevelType w:val="multilevel"/>
    <w:tmpl w:val="9F424008"/>
    <w:lvl w:ilvl="0">
      <w:start w:val="1"/>
      <w:numFmt w:val="bullet"/>
      <w:lvlText w:val="•"/>
      <w:lvlJc w:val="left"/>
      <w:pPr>
        <w:tabs>
          <w:tab w:val="num" w:pos="274"/>
        </w:tabs>
        <w:ind w:left="274" w:hanging="188"/>
      </w:pPr>
      <w:rPr>
        <w:rFonts w:ascii="Franklin Gothic Book" w:hAnsi="Franklin Gothic Book" w:hint="default"/>
        <w:color w:val="1B3349" w:themeColor="text2"/>
        <w:w w:val="90"/>
        <w:position w:val="-1"/>
      </w:rPr>
    </w:lvl>
    <w:lvl w:ilvl="1">
      <w:start w:val="1"/>
      <w:numFmt w:val="bullet"/>
      <w:lvlText w:val="▪"/>
      <w:lvlJc w:val="left"/>
      <w:pPr>
        <w:tabs>
          <w:tab w:val="num" w:pos="548"/>
        </w:tabs>
        <w:ind w:left="548" w:hanging="188"/>
      </w:pPr>
      <w:rPr>
        <w:rFonts w:ascii="Franklin Gothic Medium Cond" w:hAnsi="Franklin Gothic Medium Cond" w:hint="default"/>
        <w:color w:val="1B3349" w:themeColor="text2"/>
      </w:rPr>
    </w:lvl>
    <w:lvl w:ilvl="2">
      <w:start w:val="1"/>
      <w:numFmt w:val="bullet"/>
      <w:lvlText w:val="–"/>
      <w:lvlJc w:val="left"/>
      <w:pPr>
        <w:tabs>
          <w:tab w:val="num" w:pos="822"/>
        </w:tabs>
        <w:ind w:left="822" w:hanging="188"/>
      </w:pPr>
      <w:rPr>
        <w:rFonts w:ascii="Franklin Gothic Medium Cond" w:hAnsi="Franklin Gothic Medium Cond" w:hint="default"/>
        <w:color w:val="1B3349" w:themeColor="text2"/>
      </w:rPr>
    </w:lvl>
    <w:lvl w:ilvl="3">
      <w:start w:val="1"/>
      <w:numFmt w:val="bullet"/>
      <w:lvlText w:val=""/>
      <w:lvlJc w:val="left"/>
      <w:pPr>
        <w:tabs>
          <w:tab w:val="num" w:pos="1096"/>
        </w:tabs>
        <w:ind w:left="1096" w:hanging="188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▪"/>
      <w:lvlJc w:val="left"/>
      <w:pPr>
        <w:tabs>
          <w:tab w:val="num" w:pos="1370"/>
        </w:tabs>
        <w:ind w:left="1370" w:hanging="188"/>
      </w:pPr>
      <w:rPr>
        <w:rFonts w:ascii="Franklin Gothic Medium Cond" w:hAnsi="Franklin Gothic Medium Cond" w:hint="default"/>
        <w:color w:val="1B3349" w:themeColor="text2"/>
      </w:rPr>
    </w:lvl>
    <w:lvl w:ilvl="5">
      <w:start w:val="1"/>
      <w:numFmt w:val="bullet"/>
      <w:lvlText w:val="–"/>
      <w:lvlJc w:val="left"/>
      <w:pPr>
        <w:tabs>
          <w:tab w:val="num" w:pos="1644"/>
        </w:tabs>
        <w:ind w:left="1644" w:hanging="188"/>
      </w:pPr>
      <w:rPr>
        <w:rFonts w:ascii="Franklin Gothic Medium Cond" w:hAnsi="Franklin Gothic Medium Cond" w:hint="default"/>
        <w:color w:val="1B3349" w:themeColor="text2"/>
      </w:rPr>
    </w:lvl>
    <w:lvl w:ilvl="6">
      <w:start w:val="1"/>
      <w:numFmt w:val="bullet"/>
      <w:lvlText w:val=""/>
      <w:lvlJc w:val="left"/>
      <w:pPr>
        <w:tabs>
          <w:tab w:val="num" w:pos="1918"/>
        </w:tabs>
        <w:ind w:left="1918" w:hanging="188"/>
      </w:pPr>
      <w:rPr>
        <w:rFonts w:ascii="Wingdings" w:hAnsi="Wingdings" w:hint="default"/>
        <w:color w:val="1B3349" w:themeColor="text2"/>
      </w:rPr>
    </w:lvl>
    <w:lvl w:ilvl="7">
      <w:start w:val="1"/>
      <w:numFmt w:val="bullet"/>
      <w:lvlText w:val="▪"/>
      <w:lvlJc w:val="left"/>
      <w:pPr>
        <w:tabs>
          <w:tab w:val="num" w:pos="2192"/>
        </w:tabs>
        <w:ind w:left="2192" w:hanging="188"/>
      </w:pPr>
      <w:rPr>
        <w:rFonts w:ascii="Franklin Gothic Medium Cond" w:hAnsi="Franklin Gothic Medium Cond" w:hint="default"/>
        <w:color w:val="1B3349" w:themeColor="text2"/>
      </w:rPr>
    </w:lvl>
    <w:lvl w:ilvl="8">
      <w:start w:val="1"/>
      <w:numFmt w:val="bullet"/>
      <w:lvlText w:val="–"/>
      <w:lvlJc w:val="left"/>
      <w:pPr>
        <w:tabs>
          <w:tab w:val="num" w:pos="2466"/>
        </w:tabs>
        <w:ind w:left="2466" w:hanging="188"/>
      </w:pPr>
      <w:rPr>
        <w:rFonts w:ascii="Franklin Gothic Medium Cond" w:hAnsi="Franklin Gothic Medium Cond" w:hint="default"/>
        <w:color w:val="1B3349" w:themeColor="text2"/>
      </w:rPr>
    </w:lvl>
  </w:abstractNum>
  <w:abstractNum w:abstractNumId="16" w15:restartNumberingAfterBreak="0">
    <w:nsid w:val="2BAF2242"/>
    <w:multiLevelType w:val="multilevel"/>
    <w:tmpl w:val="C26EA0E0"/>
    <w:numStyleLink w:val="ListStyle-CalloutBoxBullet1"/>
  </w:abstractNum>
  <w:abstractNum w:abstractNumId="17" w15:restartNumberingAfterBreak="0">
    <w:nsid w:val="3B1B35E7"/>
    <w:multiLevelType w:val="multilevel"/>
    <w:tmpl w:val="F47E3E66"/>
    <w:name w:val="ListStyle-TableBullets"/>
    <w:lvl w:ilvl="0">
      <w:start w:val="1"/>
      <w:numFmt w:val="bullet"/>
      <w:lvlText w:val=""/>
      <w:lvlJc w:val="left"/>
      <w:pPr>
        <w:ind w:left="173" w:hanging="173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346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518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691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864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037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210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382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555" w:hanging="173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18" w15:restartNumberingAfterBreak="0">
    <w:nsid w:val="3FE45E31"/>
    <w:multiLevelType w:val="hybridMultilevel"/>
    <w:tmpl w:val="C872500C"/>
    <w:lvl w:ilvl="0" w:tplc="5A68E20E">
      <w:start w:val="1"/>
      <w:numFmt w:val="bullet"/>
      <w:pStyle w:val="SidebarBullet"/>
      <w:lvlText w:val=""/>
      <w:lvlJc w:val="left"/>
      <w:pPr>
        <w:ind w:left="800" w:hanging="360"/>
      </w:pPr>
      <w:rPr>
        <w:rFonts w:ascii="Wingdings" w:hAnsi="Wingdings" w:hint="default"/>
        <w:color w:val="0052CC" w:themeColor="accent3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9" w15:restartNumberingAfterBreak="0">
    <w:nsid w:val="423A6AB1"/>
    <w:multiLevelType w:val="multilevel"/>
    <w:tmpl w:val="B9F47FD6"/>
    <w:lvl w:ilvl="0">
      <w:start w:val="1"/>
      <w:numFmt w:val="bullet"/>
      <w:pStyle w:val="TableBullet"/>
      <w:lvlText w:val="▪"/>
      <w:lvlJc w:val="left"/>
      <w:pPr>
        <w:tabs>
          <w:tab w:val="num" w:pos="432"/>
        </w:tabs>
        <w:ind w:left="288" w:hanging="144"/>
      </w:pPr>
      <w:rPr>
        <w:rFonts w:ascii="Franklin Gothic Medium Cond" w:hAnsi="Franklin Gothic Medium Cond" w:hint="default"/>
        <w:color w:val="0052CC" w:themeColor="accent3"/>
        <w:sz w:val="16"/>
      </w:rPr>
    </w:lvl>
    <w:lvl w:ilvl="1">
      <w:start w:val="1"/>
      <w:numFmt w:val="bullet"/>
      <w:lvlText w:val="▪"/>
      <w:lvlJc w:val="left"/>
      <w:pPr>
        <w:tabs>
          <w:tab w:val="num" w:pos="648"/>
        </w:tabs>
        <w:ind w:left="504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2">
      <w:start w:val="1"/>
      <w:numFmt w:val="bullet"/>
      <w:lvlText w:val="▪"/>
      <w:lvlJc w:val="left"/>
      <w:pPr>
        <w:tabs>
          <w:tab w:val="num" w:pos="864"/>
        </w:tabs>
        <w:ind w:left="720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3">
      <w:start w:val="1"/>
      <w:numFmt w:val="bullet"/>
      <w:lvlText w:val="▪"/>
      <w:lvlJc w:val="left"/>
      <w:pPr>
        <w:tabs>
          <w:tab w:val="num" w:pos="1080"/>
        </w:tabs>
        <w:ind w:left="936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4">
      <w:start w:val="1"/>
      <w:numFmt w:val="bullet"/>
      <w:lvlText w:val="▪"/>
      <w:lvlJc w:val="left"/>
      <w:pPr>
        <w:tabs>
          <w:tab w:val="num" w:pos="1296"/>
        </w:tabs>
        <w:ind w:left="1152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5">
      <w:start w:val="1"/>
      <w:numFmt w:val="bullet"/>
      <w:lvlText w:val="▪"/>
      <w:lvlJc w:val="left"/>
      <w:pPr>
        <w:tabs>
          <w:tab w:val="num" w:pos="1512"/>
        </w:tabs>
        <w:ind w:left="1368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6">
      <w:start w:val="1"/>
      <w:numFmt w:val="bullet"/>
      <w:lvlText w:val="▪"/>
      <w:lvlJc w:val="left"/>
      <w:pPr>
        <w:tabs>
          <w:tab w:val="num" w:pos="1728"/>
        </w:tabs>
        <w:ind w:left="1584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7">
      <w:start w:val="1"/>
      <w:numFmt w:val="bullet"/>
      <w:lvlText w:val="▪"/>
      <w:lvlJc w:val="left"/>
      <w:pPr>
        <w:tabs>
          <w:tab w:val="num" w:pos="1944"/>
        </w:tabs>
        <w:ind w:left="1800" w:hanging="144"/>
      </w:pPr>
      <w:rPr>
        <w:rFonts w:ascii="Franklin Gothic Medium Cond" w:hAnsi="Franklin Gothic Medium Cond" w:hint="default"/>
        <w:color w:val="1B3349" w:themeColor="text2"/>
        <w:sz w:val="16"/>
      </w:rPr>
    </w:lvl>
    <w:lvl w:ilvl="8">
      <w:start w:val="1"/>
      <w:numFmt w:val="bullet"/>
      <w:lvlText w:val="▪"/>
      <w:lvlJc w:val="left"/>
      <w:pPr>
        <w:tabs>
          <w:tab w:val="num" w:pos="2160"/>
        </w:tabs>
        <w:ind w:left="2016" w:hanging="144"/>
      </w:pPr>
      <w:rPr>
        <w:rFonts w:ascii="Franklin Gothic Medium Cond" w:hAnsi="Franklin Gothic Medium Cond" w:hint="default"/>
        <w:color w:val="1B3349" w:themeColor="text2"/>
        <w:sz w:val="16"/>
      </w:rPr>
    </w:lvl>
  </w:abstractNum>
  <w:abstractNum w:abstractNumId="20" w15:restartNumberingAfterBreak="0">
    <w:nsid w:val="446403C0"/>
    <w:multiLevelType w:val="multilevel"/>
    <w:tmpl w:val="418AD432"/>
    <w:styleLink w:val="ListStyle-Numbers1"/>
    <w:lvl w:ilvl="0">
      <w:start w:val="1"/>
      <w:numFmt w:val="decimal"/>
      <w:pStyle w:val="ListNumber"/>
      <w:lvlText w:val="%1."/>
      <w:lvlJc w:val="right"/>
      <w:pPr>
        <w:tabs>
          <w:tab w:val="num" w:pos="1008"/>
        </w:tabs>
        <w:ind w:left="360" w:hanging="72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296"/>
        </w:tabs>
        <w:ind w:left="648" w:hanging="72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84"/>
        </w:tabs>
        <w:ind w:left="936" w:hanging="72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872"/>
        </w:tabs>
        <w:ind w:left="1224" w:hanging="72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2160"/>
        </w:tabs>
        <w:ind w:left="1512" w:hanging="7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448"/>
        </w:tabs>
        <w:ind w:left="1800" w:hanging="72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736"/>
        </w:tabs>
        <w:ind w:left="2088" w:hanging="7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3024"/>
        </w:tabs>
        <w:ind w:left="2376" w:hanging="7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312"/>
        </w:tabs>
        <w:ind w:left="2664" w:hanging="72"/>
      </w:pPr>
      <w:rPr>
        <w:rFonts w:hint="default"/>
      </w:rPr>
    </w:lvl>
  </w:abstractNum>
  <w:abstractNum w:abstractNumId="21" w15:restartNumberingAfterBreak="0">
    <w:nsid w:val="46710FDB"/>
    <w:multiLevelType w:val="multilevel"/>
    <w:tmpl w:val="ED160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E535DC"/>
    <w:multiLevelType w:val="multilevel"/>
    <w:tmpl w:val="FCD8B12C"/>
    <w:lvl w:ilvl="0">
      <w:start w:val="1"/>
      <w:numFmt w:val="bullet"/>
      <w:lvlText w:val="•"/>
      <w:lvlJc w:val="left"/>
      <w:pPr>
        <w:tabs>
          <w:tab w:val="num" w:pos="274"/>
        </w:tabs>
        <w:ind w:left="274" w:hanging="188"/>
      </w:pPr>
      <w:rPr>
        <w:rFonts w:ascii="Franklin Gothic Medium Cond" w:hAnsi="Franklin Gothic Medium Cond"/>
        <w:color w:val="1B3349" w:themeColor="text2"/>
        <w:position w:val="-1"/>
      </w:rPr>
    </w:lvl>
    <w:lvl w:ilvl="1">
      <w:start w:val="1"/>
      <w:numFmt w:val="bullet"/>
      <w:lvlText w:val="▪"/>
      <w:lvlJc w:val="left"/>
      <w:pPr>
        <w:tabs>
          <w:tab w:val="num" w:pos="548"/>
        </w:tabs>
        <w:ind w:left="548" w:hanging="188"/>
      </w:pPr>
      <w:rPr>
        <w:rFonts w:ascii="Franklin Gothic Medium Cond" w:hAnsi="Franklin Gothic Medium Cond" w:hint="default"/>
        <w:color w:val="1B3349" w:themeColor="text2"/>
      </w:rPr>
    </w:lvl>
    <w:lvl w:ilvl="2">
      <w:start w:val="1"/>
      <w:numFmt w:val="bullet"/>
      <w:lvlText w:val="–"/>
      <w:lvlJc w:val="left"/>
      <w:pPr>
        <w:tabs>
          <w:tab w:val="num" w:pos="822"/>
        </w:tabs>
        <w:ind w:left="822" w:hanging="188"/>
      </w:pPr>
      <w:rPr>
        <w:rFonts w:ascii="Franklin Gothic Medium Cond" w:hAnsi="Franklin Gothic Medium Cond" w:hint="default"/>
        <w:color w:val="1B3349" w:themeColor="text2"/>
      </w:rPr>
    </w:lvl>
    <w:lvl w:ilvl="3">
      <w:start w:val="1"/>
      <w:numFmt w:val="bullet"/>
      <w:lvlText w:val=""/>
      <w:lvlJc w:val="left"/>
      <w:pPr>
        <w:tabs>
          <w:tab w:val="num" w:pos="1096"/>
        </w:tabs>
        <w:ind w:left="1096" w:hanging="188"/>
      </w:pPr>
      <w:rPr>
        <w:rFonts w:ascii="Wingdings" w:hAnsi="Wingdings" w:hint="default"/>
        <w:color w:val="1B3349" w:themeColor="text2"/>
      </w:rPr>
    </w:lvl>
    <w:lvl w:ilvl="4">
      <w:start w:val="1"/>
      <w:numFmt w:val="bullet"/>
      <w:lvlText w:val="▪"/>
      <w:lvlJc w:val="left"/>
      <w:pPr>
        <w:tabs>
          <w:tab w:val="num" w:pos="1370"/>
        </w:tabs>
        <w:ind w:left="1370" w:hanging="188"/>
      </w:pPr>
      <w:rPr>
        <w:rFonts w:ascii="Franklin Gothic Medium Cond" w:hAnsi="Franklin Gothic Medium Cond" w:hint="default"/>
        <w:color w:val="1B3349" w:themeColor="text2"/>
      </w:rPr>
    </w:lvl>
    <w:lvl w:ilvl="5">
      <w:start w:val="1"/>
      <w:numFmt w:val="bullet"/>
      <w:lvlText w:val="–"/>
      <w:lvlJc w:val="left"/>
      <w:pPr>
        <w:tabs>
          <w:tab w:val="num" w:pos="1644"/>
        </w:tabs>
        <w:ind w:left="1644" w:hanging="188"/>
      </w:pPr>
      <w:rPr>
        <w:rFonts w:ascii="Franklin Gothic Medium Cond" w:hAnsi="Franklin Gothic Medium Cond" w:hint="default"/>
        <w:color w:val="1B3349" w:themeColor="text2"/>
      </w:rPr>
    </w:lvl>
    <w:lvl w:ilvl="6">
      <w:start w:val="1"/>
      <w:numFmt w:val="bullet"/>
      <w:lvlText w:val=""/>
      <w:lvlJc w:val="left"/>
      <w:pPr>
        <w:tabs>
          <w:tab w:val="num" w:pos="1918"/>
        </w:tabs>
        <w:ind w:left="1918" w:hanging="188"/>
      </w:pPr>
      <w:rPr>
        <w:rFonts w:ascii="Wingdings" w:hAnsi="Wingdings" w:hint="default"/>
        <w:color w:val="1B3349" w:themeColor="text2"/>
      </w:rPr>
    </w:lvl>
    <w:lvl w:ilvl="7">
      <w:start w:val="1"/>
      <w:numFmt w:val="bullet"/>
      <w:lvlText w:val="▪"/>
      <w:lvlJc w:val="left"/>
      <w:pPr>
        <w:tabs>
          <w:tab w:val="num" w:pos="2192"/>
        </w:tabs>
        <w:ind w:left="2192" w:hanging="188"/>
      </w:pPr>
      <w:rPr>
        <w:rFonts w:ascii="Franklin Gothic Medium Cond" w:hAnsi="Franklin Gothic Medium Cond" w:hint="default"/>
        <w:color w:val="1B3349" w:themeColor="text2"/>
      </w:rPr>
    </w:lvl>
    <w:lvl w:ilvl="8">
      <w:start w:val="1"/>
      <w:numFmt w:val="bullet"/>
      <w:lvlText w:val="–"/>
      <w:lvlJc w:val="left"/>
      <w:pPr>
        <w:tabs>
          <w:tab w:val="num" w:pos="2466"/>
        </w:tabs>
        <w:ind w:left="2466" w:hanging="188"/>
      </w:pPr>
      <w:rPr>
        <w:rFonts w:ascii="Franklin Gothic Medium Cond" w:hAnsi="Franklin Gothic Medium Cond" w:hint="default"/>
        <w:color w:val="1B3349" w:themeColor="text2"/>
      </w:rPr>
    </w:lvl>
  </w:abstractNum>
  <w:abstractNum w:abstractNumId="23" w15:restartNumberingAfterBreak="0">
    <w:nsid w:val="5C1E29A2"/>
    <w:multiLevelType w:val="multilevel"/>
    <w:tmpl w:val="4746D5FA"/>
    <w:name w:val="ListStyle-KeyTeamMemberBullet"/>
    <w:lvl w:ilvl="0">
      <w:start w:val="1"/>
      <w:numFmt w:val="bullet"/>
      <w:lvlText w:val=""/>
      <w:lvlJc w:val="left"/>
      <w:pPr>
        <w:ind w:left="288" w:hanging="144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461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634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807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980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153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326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499" w:hanging="144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672" w:hanging="144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24" w15:restartNumberingAfterBreak="0">
    <w:nsid w:val="666D27E1"/>
    <w:multiLevelType w:val="hybridMultilevel"/>
    <w:tmpl w:val="24E4C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16851"/>
    <w:multiLevelType w:val="multilevel"/>
    <w:tmpl w:val="BDFCE404"/>
    <w:lvl w:ilvl="0">
      <w:start w:val="1"/>
      <w:numFmt w:val="decimal"/>
      <w:pStyle w:val="Numbered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04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</w:lvl>
  </w:abstractNum>
  <w:abstractNum w:abstractNumId="26" w15:restartNumberingAfterBreak="0">
    <w:nsid w:val="734D225E"/>
    <w:multiLevelType w:val="multilevel"/>
    <w:tmpl w:val="C26EA0E0"/>
    <w:styleLink w:val="ListStyle-CalloutBoxBullet1"/>
    <w:lvl w:ilvl="0">
      <w:start w:val="1"/>
      <w:numFmt w:val="bullet"/>
      <w:pStyle w:val="CalloutBoxBullet"/>
      <w:lvlText w:val=""/>
      <w:lvlJc w:val="left"/>
      <w:pPr>
        <w:ind w:left="259" w:hanging="173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432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605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778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951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124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297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470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643" w:hanging="173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27" w15:restartNumberingAfterBreak="0">
    <w:nsid w:val="76C544CB"/>
    <w:multiLevelType w:val="multilevel"/>
    <w:tmpl w:val="302A21DA"/>
    <w:lvl w:ilvl="0">
      <w:start w:val="1"/>
      <w:numFmt w:val="bullet"/>
      <w:lvlText w:val="•"/>
      <w:lvlJc w:val="left"/>
      <w:pPr>
        <w:tabs>
          <w:tab w:val="num" w:pos="274"/>
        </w:tabs>
        <w:ind w:left="274" w:hanging="188"/>
      </w:pPr>
      <w:rPr>
        <w:rFonts w:ascii="Franklin Gothic Medium Cond" w:hAnsi="Franklin Gothic Medium Cond"/>
        <w:color w:val="FFFFFF" w:themeColor="background1"/>
        <w:position w:val="-1"/>
      </w:rPr>
    </w:lvl>
    <w:lvl w:ilvl="1">
      <w:start w:val="1"/>
      <w:numFmt w:val="bullet"/>
      <w:lvlText w:val="▪"/>
      <w:lvlJc w:val="left"/>
      <w:pPr>
        <w:tabs>
          <w:tab w:val="num" w:pos="548"/>
        </w:tabs>
        <w:ind w:left="548" w:hanging="188"/>
      </w:pPr>
      <w:rPr>
        <w:rFonts w:ascii="Franklin Gothic Medium Cond" w:hAnsi="Franklin Gothic Medium Cond" w:hint="default"/>
        <w:color w:val="FFFFFF" w:themeColor="background1"/>
      </w:rPr>
    </w:lvl>
    <w:lvl w:ilvl="2">
      <w:start w:val="1"/>
      <w:numFmt w:val="bullet"/>
      <w:lvlText w:val="–"/>
      <w:lvlJc w:val="left"/>
      <w:pPr>
        <w:tabs>
          <w:tab w:val="num" w:pos="822"/>
        </w:tabs>
        <w:ind w:left="822" w:hanging="188"/>
      </w:pPr>
      <w:rPr>
        <w:rFonts w:ascii="Franklin Gothic Medium Cond" w:hAnsi="Franklin Gothic Medium Cond" w:hint="default"/>
        <w:color w:val="FFFFFF" w:themeColor="background1"/>
      </w:rPr>
    </w:lvl>
    <w:lvl w:ilvl="3">
      <w:start w:val="1"/>
      <w:numFmt w:val="bullet"/>
      <w:lvlText w:val=""/>
      <w:lvlJc w:val="left"/>
      <w:pPr>
        <w:tabs>
          <w:tab w:val="num" w:pos="1096"/>
        </w:tabs>
        <w:ind w:left="1096" w:hanging="188"/>
      </w:pPr>
      <w:rPr>
        <w:rFonts w:ascii="Wingdings" w:hAnsi="Wingdings" w:hint="default"/>
        <w:color w:val="FFFFFF" w:themeColor="background1"/>
      </w:rPr>
    </w:lvl>
    <w:lvl w:ilvl="4">
      <w:start w:val="1"/>
      <w:numFmt w:val="bullet"/>
      <w:lvlText w:val="▪"/>
      <w:lvlJc w:val="left"/>
      <w:pPr>
        <w:tabs>
          <w:tab w:val="num" w:pos="1370"/>
        </w:tabs>
        <w:ind w:left="1370" w:hanging="188"/>
      </w:pPr>
      <w:rPr>
        <w:rFonts w:ascii="Franklin Gothic Medium Cond" w:hAnsi="Franklin Gothic Medium Cond" w:hint="default"/>
        <w:color w:val="FFFFFF" w:themeColor="background1"/>
      </w:rPr>
    </w:lvl>
    <w:lvl w:ilvl="5">
      <w:start w:val="1"/>
      <w:numFmt w:val="bullet"/>
      <w:lvlText w:val="–"/>
      <w:lvlJc w:val="left"/>
      <w:pPr>
        <w:tabs>
          <w:tab w:val="num" w:pos="1644"/>
        </w:tabs>
        <w:ind w:left="1644" w:hanging="188"/>
      </w:pPr>
      <w:rPr>
        <w:rFonts w:ascii="Franklin Gothic Medium Cond" w:hAnsi="Franklin Gothic Medium Cond" w:hint="default"/>
        <w:color w:val="FFFFFF" w:themeColor="background1"/>
      </w:rPr>
    </w:lvl>
    <w:lvl w:ilvl="6">
      <w:start w:val="1"/>
      <w:numFmt w:val="bullet"/>
      <w:lvlText w:val=""/>
      <w:lvlJc w:val="left"/>
      <w:pPr>
        <w:tabs>
          <w:tab w:val="num" w:pos="1918"/>
        </w:tabs>
        <w:ind w:left="1918" w:hanging="188"/>
      </w:pPr>
      <w:rPr>
        <w:rFonts w:ascii="Wingdings" w:hAnsi="Wingdings" w:hint="default"/>
        <w:color w:val="FFFFFF" w:themeColor="background1"/>
      </w:rPr>
    </w:lvl>
    <w:lvl w:ilvl="7">
      <w:start w:val="1"/>
      <w:numFmt w:val="bullet"/>
      <w:lvlText w:val=""/>
      <w:lvlJc w:val="left"/>
      <w:pPr>
        <w:tabs>
          <w:tab w:val="num" w:pos="2192"/>
        </w:tabs>
        <w:ind w:left="2192" w:hanging="188"/>
      </w:pPr>
      <w:rPr>
        <w:rFonts w:ascii="Wingdings" w:hAnsi="Wingdings" w:hint="default"/>
        <w:color w:val="FFFFFF" w:themeColor="background1"/>
      </w:rPr>
    </w:lvl>
    <w:lvl w:ilvl="8">
      <w:start w:val="1"/>
      <w:numFmt w:val="bullet"/>
      <w:lvlText w:val="–"/>
      <w:lvlJc w:val="left"/>
      <w:pPr>
        <w:tabs>
          <w:tab w:val="num" w:pos="2466"/>
        </w:tabs>
        <w:ind w:left="2466" w:hanging="188"/>
      </w:pPr>
      <w:rPr>
        <w:rFonts w:ascii="Franklin Gothic Medium Cond" w:hAnsi="Franklin Gothic Medium Cond" w:hint="default"/>
        <w:color w:val="FFFFFF" w:themeColor="background1"/>
      </w:rPr>
    </w:lvl>
  </w:abstractNum>
  <w:abstractNum w:abstractNumId="28" w15:restartNumberingAfterBreak="0">
    <w:nsid w:val="77C7625E"/>
    <w:multiLevelType w:val="multilevel"/>
    <w:tmpl w:val="B1B859F6"/>
    <w:styleLink w:val="ListStyle-CalloutBoxBulletWhite1"/>
    <w:lvl w:ilvl="0">
      <w:start w:val="1"/>
      <w:numFmt w:val="bullet"/>
      <w:pStyle w:val="CalloutBoxBullet-White"/>
      <w:lvlText w:val=""/>
      <w:lvlJc w:val="left"/>
      <w:pPr>
        <w:ind w:left="259" w:hanging="173"/>
      </w:pPr>
      <w:rPr>
        <w:rFonts w:ascii="Wingdings" w:hAnsi="Wingdings" w:hint="default"/>
        <w:sz w:val="16"/>
      </w:rPr>
    </w:lvl>
    <w:lvl w:ilvl="1">
      <w:start w:val="1"/>
      <w:numFmt w:val="bullet"/>
      <w:lvlText w:val=""/>
      <w:lvlJc w:val="left"/>
      <w:pPr>
        <w:ind w:left="432" w:hanging="173"/>
      </w:pPr>
      <w:rPr>
        <w:rFonts w:ascii="Wingdings" w:hAnsi="Wingdings" w:hint="default"/>
        <w:sz w:val="16"/>
      </w:rPr>
    </w:lvl>
    <w:lvl w:ilvl="2">
      <w:numFmt w:val="bullet"/>
      <w:lvlText w:val=""/>
      <w:lvlJc w:val="left"/>
      <w:pPr>
        <w:tabs>
          <w:tab w:val="num" w:pos="346"/>
        </w:tabs>
        <w:ind w:left="605" w:hanging="173"/>
      </w:pPr>
      <w:rPr>
        <w:rFonts w:ascii="Wingdings" w:hAnsi="Wingdings" w:hint="default"/>
        <w:sz w:val="16"/>
      </w:rPr>
    </w:lvl>
    <w:lvl w:ilvl="3">
      <w:numFmt w:val="bullet"/>
      <w:lvlText w:val=""/>
      <w:lvlJc w:val="left"/>
      <w:pPr>
        <w:tabs>
          <w:tab w:val="num" w:pos="518"/>
        </w:tabs>
        <w:ind w:left="778" w:hanging="173"/>
      </w:pPr>
      <w:rPr>
        <w:rFonts w:ascii="Wingdings" w:hAnsi="Wingdings" w:hint="default"/>
        <w:sz w:val="16"/>
      </w:rPr>
    </w:lvl>
    <w:lvl w:ilvl="4">
      <w:numFmt w:val="bullet"/>
      <w:lvlText w:val=""/>
      <w:lvlJc w:val="left"/>
      <w:pPr>
        <w:tabs>
          <w:tab w:val="num" w:pos="691"/>
        </w:tabs>
        <w:ind w:left="951" w:hanging="173"/>
      </w:pPr>
      <w:rPr>
        <w:rFonts w:ascii="Wingdings" w:hAnsi="Wingdings" w:hint="default"/>
        <w:sz w:val="16"/>
      </w:rPr>
    </w:lvl>
    <w:lvl w:ilvl="5">
      <w:numFmt w:val="bullet"/>
      <w:lvlText w:val=""/>
      <w:lvlJc w:val="left"/>
      <w:pPr>
        <w:tabs>
          <w:tab w:val="num" w:pos="864"/>
        </w:tabs>
        <w:ind w:left="1124" w:hanging="173"/>
      </w:pPr>
      <w:rPr>
        <w:rFonts w:ascii="Wingdings" w:hAnsi="Wingdings" w:hint="default"/>
        <w:sz w:val="16"/>
      </w:rPr>
    </w:lvl>
    <w:lvl w:ilvl="6">
      <w:numFmt w:val="bullet"/>
      <w:lvlText w:val=""/>
      <w:lvlJc w:val="left"/>
      <w:pPr>
        <w:tabs>
          <w:tab w:val="num" w:pos="1037"/>
        </w:tabs>
        <w:ind w:left="1297" w:hanging="173"/>
      </w:pPr>
      <w:rPr>
        <w:rFonts w:ascii="Wingdings" w:hAnsi="Wingdings" w:hint="default"/>
        <w:sz w:val="16"/>
      </w:rPr>
    </w:lvl>
    <w:lvl w:ilvl="7">
      <w:numFmt w:val="bullet"/>
      <w:lvlText w:val=""/>
      <w:lvlJc w:val="left"/>
      <w:pPr>
        <w:tabs>
          <w:tab w:val="num" w:pos="1210"/>
        </w:tabs>
        <w:ind w:left="1470" w:hanging="173"/>
      </w:pPr>
      <w:rPr>
        <w:rFonts w:ascii="Wingdings" w:hAnsi="Wingdings" w:hint="default"/>
        <w:sz w:val="16"/>
      </w:rPr>
    </w:lvl>
    <w:lvl w:ilvl="8">
      <w:numFmt w:val="bullet"/>
      <w:lvlText w:val=""/>
      <w:lvlJc w:val="left"/>
      <w:pPr>
        <w:ind w:left="1643" w:hanging="173"/>
      </w:pPr>
      <w:rPr>
        <w:rFonts w:ascii="Wingdings" w:hAnsi="Wingdings" w:hint="default"/>
        <w:sz w:val="16"/>
      </w:rPr>
    </w:lvl>
  </w:abstractNum>
  <w:abstractNum w:abstractNumId="29" w15:restartNumberingAfterBreak="0">
    <w:nsid w:val="7C9D69C1"/>
    <w:multiLevelType w:val="multilevel"/>
    <w:tmpl w:val="F47E3E66"/>
    <w:name w:val="ListStyle-TableBullets"/>
    <w:lvl w:ilvl="0">
      <w:start w:val="1"/>
      <w:numFmt w:val="bullet"/>
      <w:lvlText w:val=""/>
      <w:lvlJc w:val="left"/>
      <w:pPr>
        <w:ind w:left="173" w:hanging="173"/>
      </w:pPr>
      <w:rPr>
        <w:rFonts w:ascii="Wingdings" w:hAnsi="Wingdings" w:hint="default"/>
        <w:color w:val="0052CC"/>
        <w:sz w:val="16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"/>
      <w:lvlJc w:val="left"/>
      <w:pPr>
        <w:ind w:left="346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2">
      <w:start w:val="1"/>
      <w:numFmt w:val="bullet"/>
      <w:lvlText w:val=""/>
      <w:lvlJc w:val="left"/>
      <w:pPr>
        <w:ind w:left="518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3">
      <w:start w:val="1"/>
      <w:numFmt w:val="bullet"/>
      <w:lvlText w:val=""/>
      <w:lvlJc w:val="left"/>
      <w:pPr>
        <w:ind w:left="691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4">
      <w:start w:val="1"/>
      <w:numFmt w:val="bullet"/>
      <w:lvlText w:val=""/>
      <w:lvlJc w:val="left"/>
      <w:pPr>
        <w:ind w:left="864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5">
      <w:start w:val="1"/>
      <w:numFmt w:val="bullet"/>
      <w:lvlText w:val=""/>
      <w:lvlJc w:val="left"/>
      <w:pPr>
        <w:ind w:left="1037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6">
      <w:start w:val="1"/>
      <w:numFmt w:val="bullet"/>
      <w:lvlText w:val=""/>
      <w:lvlJc w:val="left"/>
      <w:pPr>
        <w:ind w:left="1210" w:hanging="173"/>
      </w:pPr>
      <w:rPr>
        <w:rFonts w:ascii="Wingdings" w:hAnsi="Wingdings" w:hint="default"/>
        <w:b w:val="0"/>
        <w:i w:val="0"/>
        <w:color w:val="081931"/>
        <w:sz w:val="16"/>
      </w:rPr>
    </w:lvl>
    <w:lvl w:ilvl="7">
      <w:start w:val="1"/>
      <w:numFmt w:val="bullet"/>
      <w:lvlText w:val=""/>
      <w:lvlJc w:val="left"/>
      <w:pPr>
        <w:ind w:left="1382" w:hanging="172"/>
      </w:pPr>
      <w:rPr>
        <w:rFonts w:ascii="Wingdings" w:hAnsi="Wingdings" w:hint="default"/>
        <w:b w:val="0"/>
        <w:i w:val="0"/>
        <w:color w:val="081931"/>
        <w:sz w:val="16"/>
      </w:rPr>
    </w:lvl>
    <w:lvl w:ilvl="8">
      <w:start w:val="1"/>
      <w:numFmt w:val="bullet"/>
      <w:lvlText w:val=""/>
      <w:lvlJc w:val="left"/>
      <w:pPr>
        <w:ind w:left="1555" w:hanging="173"/>
      </w:pPr>
      <w:rPr>
        <w:rFonts w:ascii="Wingdings" w:hAnsi="Wingdings" w:hint="default"/>
        <w:b w:val="0"/>
        <w:i w:val="0"/>
        <w:color w:val="081931"/>
        <w:sz w:val="16"/>
      </w:rPr>
    </w:lvl>
  </w:abstractNum>
  <w:abstractNum w:abstractNumId="30" w15:restartNumberingAfterBreak="0">
    <w:nsid w:val="7CAD5BCB"/>
    <w:multiLevelType w:val="multilevel"/>
    <w:tmpl w:val="B1B859F6"/>
    <w:numStyleLink w:val="ListStyle-CalloutBoxBulletWhite1"/>
  </w:abstractNum>
  <w:abstractNum w:abstractNumId="31" w15:restartNumberingAfterBreak="0">
    <w:nsid w:val="7E0029CE"/>
    <w:multiLevelType w:val="hybridMultilevel"/>
    <w:tmpl w:val="32D45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935ED"/>
    <w:multiLevelType w:val="multilevel"/>
    <w:tmpl w:val="0386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957847">
    <w:abstractNumId w:val="27"/>
  </w:num>
  <w:num w:numId="2" w16cid:durableId="109131079">
    <w:abstractNumId w:val="8"/>
  </w:num>
  <w:num w:numId="3" w16cid:durableId="1690839760">
    <w:abstractNumId w:val="22"/>
  </w:num>
  <w:num w:numId="4" w16cid:durableId="25257465">
    <w:abstractNumId w:val="7"/>
  </w:num>
  <w:num w:numId="5" w16cid:durableId="1821388117">
    <w:abstractNumId w:val="5"/>
    <w:lvlOverride w:ilvl="0">
      <w:lvl w:ilvl="0">
        <w:start w:val="1"/>
        <w:numFmt w:val="decimal"/>
        <w:lvlText w:val="%1."/>
        <w:lvlJc w:val="right"/>
        <w:pPr>
          <w:tabs>
            <w:tab w:val="num" w:pos="1008"/>
          </w:tabs>
          <w:ind w:left="432" w:hanging="101"/>
        </w:pPr>
        <w:rPr>
          <w:rFonts w:hint="default"/>
        </w:rPr>
      </w:lvl>
    </w:lvlOverride>
  </w:num>
  <w:num w:numId="6" w16cid:durableId="808282017">
    <w:abstractNumId w:val="11"/>
  </w:num>
  <w:num w:numId="7" w16cid:durableId="2026976713">
    <w:abstractNumId w:val="6"/>
  </w:num>
  <w:num w:numId="8" w16cid:durableId="555896812">
    <w:abstractNumId w:val="10"/>
  </w:num>
  <w:num w:numId="9" w16cid:durableId="94250858">
    <w:abstractNumId w:val="20"/>
  </w:num>
  <w:num w:numId="10" w16cid:durableId="973488295">
    <w:abstractNumId w:val="25"/>
  </w:num>
  <w:num w:numId="11" w16cid:durableId="474371588">
    <w:abstractNumId w:val="19"/>
  </w:num>
  <w:num w:numId="12" w16cid:durableId="1583031086">
    <w:abstractNumId w:val="0"/>
  </w:num>
  <w:num w:numId="13" w16cid:durableId="135999889">
    <w:abstractNumId w:val="20"/>
  </w:num>
  <w:num w:numId="14" w16cid:durableId="1384600729">
    <w:abstractNumId w:val="22"/>
  </w:num>
  <w:num w:numId="15" w16cid:durableId="692026947">
    <w:abstractNumId w:val="18"/>
  </w:num>
  <w:num w:numId="16" w16cid:durableId="521478672">
    <w:abstractNumId w:val="19"/>
  </w:num>
  <w:num w:numId="17" w16cid:durableId="117142306">
    <w:abstractNumId w:val="13"/>
  </w:num>
  <w:num w:numId="18" w16cid:durableId="1042822592">
    <w:abstractNumId w:val="0"/>
  </w:num>
  <w:num w:numId="19" w16cid:durableId="1017123905">
    <w:abstractNumId w:val="15"/>
  </w:num>
  <w:num w:numId="20" w16cid:durableId="1345128867">
    <w:abstractNumId w:val="23"/>
  </w:num>
  <w:num w:numId="21" w16cid:durableId="1578632312">
    <w:abstractNumId w:val="17"/>
  </w:num>
  <w:num w:numId="22" w16cid:durableId="789209575">
    <w:abstractNumId w:val="16"/>
  </w:num>
  <w:num w:numId="23" w16cid:durableId="1255242602">
    <w:abstractNumId w:val="30"/>
  </w:num>
  <w:num w:numId="24" w16cid:durableId="1122305457">
    <w:abstractNumId w:val="4"/>
  </w:num>
  <w:num w:numId="25" w16cid:durableId="39482482">
    <w:abstractNumId w:val="29"/>
  </w:num>
  <w:num w:numId="26" w16cid:durableId="1756435908">
    <w:abstractNumId w:val="26"/>
  </w:num>
  <w:num w:numId="27" w16cid:durableId="368727579">
    <w:abstractNumId w:val="28"/>
  </w:num>
  <w:num w:numId="28" w16cid:durableId="786386278">
    <w:abstractNumId w:val="21"/>
  </w:num>
  <w:num w:numId="29" w16cid:durableId="1937206609">
    <w:abstractNumId w:val="9"/>
  </w:num>
  <w:num w:numId="30" w16cid:durableId="20505230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21702660">
    <w:abstractNumId w:val="20"/>
  </w:num>
  <w:num w:numId="32" w16cid:durableId="1036006133">
    <w:abstractNumId w:val="20"/>
  </w:num>
  <w:num w:numId="33" w16cid:durableId="2126149742">
    <w:abstractNumId w:val="24"/>
  </w:num>
  <w:num w:numId="34" w16cid:durableId="1441879923">
    <w:abstractNumId w:val="1"/>
  </w:num>
  <w:num w:numId="35" w16cid:durableId="2041592415">
    <w:abstractNumId w:val="31"/>
  </w:num>
  <w:num w:numId="36" w16cid:durableId="567808768">
    <w:abstractNumId w:val="2"/>
  </w:num>
  <w:num w:numId="37" w16cid:durableId="1082484683">
    <w:abstractNumId w:val="14"/>
  </w:num>
  <w:num w:numId="38" w16cid:durableId="6714958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198341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356171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403139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3069293">
    <w:abstractNumId w:val="3"/>
  </w:num>
  <w:num w:numId="43" w16cid:durableId="483073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85837180">
    <w:abstractNumId w:val="12"/>
  </w:num>
  <w:num w:numId="45" w16cid:durableId="1851018778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6" w16cid:durableId="1115173126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7" w16cid:durableId="230048508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8" w16cid:durableId="1618486094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9" w16cid:durableId="340202294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0" w16cid:durableId="915087909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1" w16cid:durableId="605891924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2" w16cid:durableId="1816143812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displayBackgroundShap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1" w:val="Document Title"/>
    <w:docVar w:name="var2" w:val="Optional Subtitle"/>
    <w:docVar w:name="var3" w:val="True"/>
  </w:docVars>
  <w:rsids>
    <w:rsidRoot w:val="00D27019"/>
    <w:rsid w:val="00003597"/>
    <w:rsid w:val="000074AA"/>
    <w:rsid w:val="00010414"/>
    <w:rsid w:val="000129A4"/>
    <w:rsid w:val="00013B5C"/>
    <w:rsid w:val="0001405D"/>
    <w:rsid w:val="00014402"/>
    <w:rsid w:val="0001458C"/>
    <w:rsid w:val="0001727E"/>
    <w:rsid w:val="00020A2D"/>
    <w:rsid w:val="00020B83"/>
    <w:rsid w:val="00020BA8"/>
    <w:rsid w:val="000216DF"/>
    <w:rsid w:val="00023A5B"/>
    <w:rsid w:val="00026C28"/>
    <w:rsid w:val="000303A0"/>
    <w:rsid w:val="0003081C"/>
    <w:rsid w:val="00030F33"/>
    <w:rsid w:val="000311EA"/>
    <w:rsid w:val="000318E5"/>
    <w:rsid w:val="0003377C"/>
    <w:rsid w:val="000347DC"/>
    <w:rsid w:val="00037B21"/>
    <w:rsid w:val="00040975"/>
    <w:rsid w:val="00042E0A"/>
    <w:rsid w:val="0004312A"/>
    <w:rsid w:val="00043409"/>
    <w:rsid w:val="00043DC9"/>
    <w:rsid w:val="00050298"/>
    <w:rsid w:val="00050877"/>
    <w:rsid w:val="00050940"/>
    <w:rsid w:val="00052760"/>
    <w:rsid w:val="0005761F"/>
    <w:rsid w:val="00057E27"/>
    <w:rsid w:val="00071122"/>
    <w:rsid w:val="00072AE8"/>
    <w:rsid w:val="00072BF8"/>
    <w:rsid w:val="00073575"/>
    <w:rsid w:val="000736C7"/>
    <w:rsid w:val="00075E85"/>
    <w:rsid w:val="00076590"/>
    <w:rsid w:val="00077081"/>
    <w:rsid w:val="000776D2"/>
    <w:rsid w:val="00077BE1"/>
    <w:rsid w:val="00081D9E"/>
    <w:rsid w:val="00082F99"/>
    <w:rsid w:val="00083E05"/>
    <w:rsid w:val="00086104"/>
    <w:rsid w:val="000862A2"/>
    <w:rsid w:val="000902F9"/>
    <w:rsid w:val="00090F33"/>
    <w:rsid w:val="00094A15"/>
    <w:rsid w:val="00096033"/>
    <w:rsid w:val="000A1928"/>
    <w:rsid w:val="000A1A83"/>
    <w:rsid w:val="000A24CF"/>
    <w:rsid w:val="000A3C80"/>
    <w:rsid w:val="000A4560"/>
    <w:rsid w:val="000A6C57"/>
    <w:rsid w:val="000A6CCC"/>
    <w:rsid w:val="000A6D2F"/>
    <w:rsid w:val="000A6F1F"/>
    <w:rsid w:val="000B190E"/>
    <w:rsid w:val="000B2C58"/>
    <w:rsid w:val="000B4B35"/>
    <w:rsid w:val="000B573E"/>
    <w:rsid w:val="000B6DE5"/>
    <w:rsid w:val="000C23E5"/>
    <w:rsid w:val="000C55AC"/>
    <w:rsid w:val="000C66C3"/>
    <w:rsid w:val="000C7136"/>
    <w:rsid w:val="000D0EFC"/>
    <w:rsid w:val="000D1CAF"/>
    <w:rsid w:val="000D239A"/>
    <w:rsid w:val="000D5DC9"/>
    <w:rsid w:val="000D7C72"/>
    <w:rsid w:val="000E1222"/>
    <w:rsid w:val="000E2206"/>
    <w:rsid w:val="000E3173"/>
    <w:rsid w:val="000E32BD"/>
    <w:rsid w:val="000E354D"/>
    <w:rsid w:val="000E56F4"/>
    <w:rsid w:val="000E5E35"/>
    <w:rsid w:val="000E6550"/>
    <w:rsid w:val="000E7AE9"/>
    <w:rsid w:val="000E7C54"/>
    <w:rsid w:val="000F01A8"/>
    <w:rsid w:val="000F176B"/>
    <w:rsid w:val="000F28A1"/>
    <w:rsid w:val="000F29F6"/>
    <w:rsid w:val="000F2D38"/>
    <w:rsid w:val="000F5307"/>
    <w:rsid w:val="000F54D2"/>
    <w:rsid w:val="000F7DE9"/>
    <w:rsid w:val="00100A71"/>
    <w:rsid w:val="00102FE8"/>
    <w:rsid w:val="001038FE"/>
    <w:rsid w:val="0010495F"/>
    <w:rsid w:val="00104C68"/>
    <w:rsid w:val="00106580"/>
    <w:rsid w:val="0011152E"/>
    <w:rsid w:val="00112DF4"/>
    <w:rsid w:val="00113CCD"/>
    <w:rsid w:val="00116003"/>
    <w:rsid w:val="001166A9"/>
    <w:rsid w:val="00117569"/>
    <w:rsid w:val="00120DC6"/>
    <w:rsid w:val="00122BDF"/>
    <w:rsid w:val="0013279A"/>
    <w:rsid w:val="001356B6"/>
    <w:rsid w:val="001365D9"/>
    <w:rsid w:val="001368F6"/>
    <w:rsid w:val="00136E11"/>
    <w:rsid w:val="00137EE2"/>
    <w:rsid w:val="001408BD"/>
    <w:rsid w:val="00140B27"/>
    <w:rsid w:val="00142569"/>
    <w:rsid w:val="00142A7B"/>
    <w:rsid w:val="00143C04"/>
    <w:rsid w:val="001467C6"/>
    <w:rsid w:val="00150B93"/>
    <w:rsid w:val="00153350"/>
    <w:rsid w:val="001534EF"/>
    <w:rsid w:val="0015378A"/>
    <w:rsid w:val="001537FE"/>
    <w:rsid w:val="0015558C"/>
    <w:rsid w:val="001556F4"/>
    <w:rsid w:val="00155FCD"/>
    <w:rsid w:val="0015693C"/>
    <w:rsid w:val="001635A3"/>
    <w:rsid w:val="0016520E"/>
    <w:rsid w:val="00165CB8"/>
    <w:rsid w:val="00165FB0"/>
    <w:rsid w:val="001662BC"/>
    <w:rsid w:val="00166554"/>
    <w:rsid w:val="00166C19"/>
    <w:rsid w:val="0016743E"/>
    <w:rsid w:val="00167AE5"/>
    <w:rsid w:val="001703AE"/>
    <w:rsid w:val="001708F0"/>
    <w:rsid w:val="001713ED"/>
    <w:rsid w:val="001767A0"/>
    <w:rsid w:val="0017779D"/>
    <w:rsid w:val="0017781C"/>
    <w:rsid w:val="00177913"/>
    <w:rsid w:val="00180E3F"/>
    <w:rsid w:val="001823ED"/>
    <w:rsid w:val="00182B9A"/>
    <w:rsid w:val="001854F8"/>
    <w:rsid w:val="001866C7"/>
    <w:rsid w:val="00190298"/>
    <w:rsid w:val="00191C9A"/>
    <w:rsid w:val="00192C1E"/>
    <w:rsid w:val="0019305B"/>
    <w:rsid w:val="00193D59"/>
    <w:rsid w:val="00194876"/>
    <w:rsid w:val="001948B9"/>
    <w:rsid w:val="001949FA"/>
    <w:rsid w:val="00196733"/>
    <w:rsid w:val="00197636"/>
    <w:rsid w:val="001A06E4"/>
    <w:rsid w:val="001A13AB"/>
    <w:rsid w:val="001A2926"/>
    <w:rsid w:val="001A72F3"/>
    <w:rsid w:val="001A7988"/>
    <w:rsid w:val="001B0E7E"/>
    <w:rsid w:val="001B2215"/>
    <w:rsid w:val="001B2F63"/>
    <w:rsid w:val="001B613C"/>
    <w:rsid w:val="001C04AE"/>
    <w:rsid w:val="001C303A"/>
    <w:rsid w:val="001C392B"/>
    <w:rsid w:val="001C3B44"/>
    <w:rsid w:val="001C565A"/>
    <w:rsid w:val="001C568B"/>
    <w:rsid w:val="001C5DB6"/>
    <w:rsid w:val="001C7755"/>
    <w:rsid w:val="001D1986"/>
    <w:rsid w:val="001D1D45"/>
    <w:rsid w:val="001D3A2D"/>
    <w:rsid w:val="001D5670"/>
    <w:rsid w:val="001D590B"/>
    <w:rsid w:val="001D7760"/>
    <w:rsid w:val="001D7E0B"/>
    <w:rsid w:val="001D7E98"/>
    <w:rsid w:val="001E387A"/>
    <w:rsid w:val="001E4D82"/>
    <w:rsid w:val="001E6009"/>
    <w:rsid w:val="001E6273"/>
    <w:rsid w:val="001E691A"/>
    <w:rsid w:val="001E73C1"/>
    <w:rsid w:val="001F122A"/>
    <w:rsid w:val="001F2E1F"/>
    <w:rsid w:val="001F4BA6"/>
    <w:rsid w:val="0020234C"/>
    <w:rsid w:val="00206473"/>
    <w:rsid w:val="0020699F"/>
    <w:rsid w:val="002069AB"/>
    <w:rsid w:val="002073D7"/>
    <w:rsid w:val="00210F08"/>
    <w:rsid w:val="0021196F"/>
    <w:rsid w:val="00212405"/>
    <w:rsid w:val="00212C78"/>
    <w:rsid w:val="00216A7B"/>
    <w:rsid w:val="00217217"/>
    <w:rsid w:val="00217D43"/>
    <w:rsid w:val="0022060B"/>
    <w:rsid w:val="00221029"/>
    <w:rsid w:val="00222126"/>
    <w:rsid w:val="002238A5"/>
    <w:rsid w:val="00223A86"/>
    <w:rsid w:val="00223C74"/>
    <w:rsid w:val="00224299"/>
    <w:rsid w:val="002263CB"/>
    <w:rsid w:val="00230AC3"/>
    <w:rsid w:val="0023449A"/>
    <w:rsid w:val="00234FD3"/>
    <w:rsid w:val="00235785"/>
    <w:rsid w:val="00235D97"/>
    <w:rsid w:val="00236323"/>
    <w:rsid w:val="0024110A"/>
    <w:rsid w:val="0024155B"/>
    <w:rsid w:val="00242063"/>
    <w:rsid w:val="00242778"/>
    <w:rsid w:val="00244EA3"/>
    <w:rsid w:val="00245B8D"/>
    <w:rsid w:val="002478FB"/>
    <w:rsid w:val="00251179"/>
    <w:rsid w:val="0025355C"/>
    <w:rsid w:val="00256158"/>
    <w:rsid w:val="0026155F"/>
    <w:rsid w:val="00264C71"/>
    <w:rsid w:val="00267DE7"/>
    <w:rsid w:val="00270D45"/>
    <w:rsid w:val="002715D8"/>
    <w:rsid w:val="002721BA"/>
    <w:rsid w:val="002728D4"/>
    <w:rsid w:val="00272DA7"/>
    <w:rsid w:val="002737DF"/>
    <w:rsid w:val="00274EA4"/>
    <w:rsid w:val="00275CA6"/>
    <w:rsid w:val="002772DD"/>
    <w:rsid w:val="00277714"/>
    <w:rsid w:val="0028073F"/>
    <w:rsid w:val="00281EE8"/>
    <w:rsid w:val="00282D85"/>
    <w:rsid w:val="0028326E"/>
    <w:rsid w:val="00283E93"/>
    <w:rsid w:val="00284847"/>
    <w:rsid w:val="00285D7D"/>
    <w:rsid w:val="00290195"/>
    <w:rsid w:val="00291644"/>
    <w:rsid w:val="00291BFD"/>
    <w:rsid w:val="00291FA1"/>
    <w:rsid w:val="002952E7"/>
    <w:rsid w:val="00296B9F"/>
    <w:rsid w:val="002A123B"/>
    <w:rsid w:val="002A3836"/>
    <w:rsid w:val="002A7496"/>
    <w:rsid w:val="002A7896"/>
    <w:rsid w:val="002A792F"/>
    <w:rsid w:val="002B0099"/>
    <w:rsid w:val="002B0E43"/>
    <w:rsid w:val="002B0F01"/>
    <w:rsid w:val="002B30D0"/>
    <w:rsid w:val="002B3276"/>
    <w:rsid w:val="002B4E61"/>
    <w:rsid w:val="002B5553"/>
    <w:rsid w:val="002B5E37"/>
    <w:rsid w:val="002B646D"/>
    <w:rsid w:val="002B6983"/>
    <w:rsid w:val="002B6A12"/>
    <w:rsid w:val="002B7A02"/>
    <w:rsid w:val="002C034A"/>
    <w:rsid w:val="002C0F81"/>
    <w:rsid w:val="002C5E1D"/>
    <w:rsid w:val="002C7396"/>
    <w:rsid w:val="002D17CA"/>
    <w:rsid w:val="002D3E3B"/>
    <w:rsid w:val="002D4E5D"/>
    <w:rsid w:val="002D573B"/>
    <w:rsid w:val="002E026B"/>
    <w:rsid w:val="002E02BC"/>
    <w:rsid w:val="002E037C"/>
    <w:rsid w:val="002E05EE"/>
    <w:rsid w:val="002E1F3E"/>
    <w:rsid w:val="002E33DD"/>
    <w:rsid w:val="002E3431"/>
    <w:rsid w:val="002E3E0F"/>
    <w:rsid w:val="002E62C5"/>
    <w:rsid w:val="002E7AAE"/>
    <w:rsid w:val="002F3F05"/>
    <w:rsid w:val="002F55E3"/>
    <w:rsid w:val="002F67AA"/>
    <w:rsid w:val="002F696A"/>
    <w:rsid w:val="002F7861"/>
    <w:rsid w:val="003005B0"/>
    <w:rsid w:val="00301180"/>
    <w:rsid w:val="00301A3E"/>
    <w:rsid w:val="00302C56"/>
    <w:rsid w:val="003039BB"/>
    <w:rsid w:val="00304E40"/>
    <w:rsid w:val="00305532"/>
    <w:rsid w:val="0030651F"/>
    <w:rsid w:val="00306871"/>
    <w:rsid w:val="00307C90"/>
    <w:rsid w:val="00310EB5"/>
    <w:rsid w:val="00311F48"/>
    <w:rsid w:val="003127A4"/>
    <w:rsid w:val="0031287D"/>
    <w:rsid w:val="003135E6"/>
    <w:rsid w:val="00314BE8"/>
    <w:rsid w:val="00315588"/>
    <w:rsid w:val="00315679"/>
    <w:rsid w:val="003200BE"/>
    <w:rsid w:val="00320AA8"/>
    <w:rsid w:val="00320BC8"/>
    <w:rsid w:val="00321B65"/>
    <w:rsid w:val="00321F9F"/>
    <w:rsid w:val="00324C95"/>
    <w:rsid w:val="00326DE0"/>
    <w:rsid w:val="00331A50"/>
    <w:rsid w:val="003348A6"/>
    <w:rsid w:val="0033542D"/>
    <w:rsid w:val="00336199"/>
    <w:rsid w:val="0033698A"/>
    <w:rsid w:val="00342EE0"/>
    <w:rsid w:val="00343516"/>
    <w:rsid w:val="00343BB3"/>
    <w:rsid w:val="00346D6D"/>
    <w:rsid w:val="00346DF3"/>
    <w:rsid w:val="00346F8E"/>
    <w:rsid w:val="00350B9D"/>
    <w:rsid w:val="00352904"/>
    <w:rsid w:val="003542C1"/>
    <w:rsid w:val="00355D7D"/>
    <w:rsid w:val="00356826"/>
    <w:rsid w:val="00357766"/>
    <w:rsid w:val="00360641"/>
    <w:rsid w:val="00364C30"/>
    <w:rsid w:val="0036673B"/>
    <w:rsid w:val="00367469"/>
    <w:rsid w:val="003675C7"/>
    <w:rsid w:val="00367606"/>
    <w:rsid w:val="00367F0C"/>
    <w:rsid w:val="003773F4"/>
    <w:rsid w:val="00380A1C"/>
    <w:rsid w:val="00382CAC"/>
    <w:rsid w:val="00383A2D"/>
    <w:rsid w:val="00385529"/>
    <w:rsid w:val="00386DF2"/>
    <w:rsid w:val="00395888"/>
    <w:rsid w:val="00395D1B"/>
    <w:rsid w:val="003966DF"/>
    <w:rsid w:val="003A07C9"/>
    <w:rsid w:val="003A139E"/>
    <w:rsid w:val="003A1B31"/>
    <w:rsid w:val="003A4E66"/>
    <w:rsid w:val="003A6793"/>
    <w:rsid w:val="003A77B4"/>
    <w:rsid w:val="003B20E7"/>
    <w:rsid w:val="003B222A"/>
    <w:rsid w:val="003B3B7B"/>
    <w:rsid w:val="003B3ED4"/>
    <w:rsid w:val="003B4D75"/>
    <w:rsid w:val="003B7F65"/>
    <w:rsid w:val="003C282B"/>
    <w:rsid w:val="003C36CB"/>
    <w:rsid w:val="003C3B13"/>
    <w:rsid w:val="003C3C35"/>
    <w:rsid w:val="003C4EDE"/>
    <w:rsid w:val="003C7135"/>
    <w:rsid w:val="003D3CEE"/>
    <w:rsid w:val="003D4CDA"/>
    <w:rsid w:val="003D6D14"/>
    <w:rsid w:val="003D712F"/>
    <w:rsid w:val="003D7147"/>
    <w:rsid w:val="003D78F4"/>
    <w:rsid w:val="003D7DCB"/>
    <w:rsid w:val="003E24B6"/>
    <w:rsid w:val="003E44A2"/>
    <w:rsid w:val="003E5E6E"/>
    <w:rsid w:val="003E679D"/>
    <w:rsid w:val="003F01F1"/>
    <w:rsid w:val="003F1037"/>
    <w:rsid w:val="003F1084"/>
    <w:rsid w:val="003F2D7F"/>
    <w:rsid w:val="003F33B5"/>
    <w:rsid w:val="003F55E2"/>
    <w:rsid w:val="003F5DDA"/>
    <w:rsid w:val="003F6F57"/>
    <w:rsid w:val="00400F9C"/>
    <w:rsid w:val="004043D0"/>
    <w:rsid w:val="00405909"/>
    <w:rsid w:val="0040593A"/>
    <w:rsid w:val="00406C67"/>
    <w:rsid w:val="004070CD"/>
    <w:rsid w:val="004073F3"/>
    <w:rsid w:val="004107C8"/>
    <w:rsid w:val="00410A66"/>
    <w:rsid w:val="004118CD"/>
    <w:rsid w:val="00412019"/>
    <w:rsid w:val="0041383A"/>
    <w:rsid w:val="0042074B"/>
    <w:rsid w:val="00420E45"/>
    <w:rsid w:val="004256F6"/>
    <w:rsid w:val="00425B51"/>
    <w:rsid w:val="0042685D"/>
    <w:rsid w:val="0043201D"/>
    <w:rsid w:val="00433976"/>
    <w:rsid w:val="00435E96"/>
    <w:rsid w:val="00442391"/>
    <w:rsid w:val="004453DC"/>
    <w:rsid w:val="00451A81"/>
    <w:rsid w:val="00453FC8"/>
    <w:rsid w:val="00456D55"/>
    <w:rsid w:val="00457BCE"/>
    <w:rsid w:val="00460190"/>
    <w:rsid w:val="00460AF6"/>
    <w:rsid w:val="00460DD0"/>
    <w:rsid w:val="004615E0"/>
    <w:rsid w:val="00462DC9"/>
    <w:rsid w:val="00463022"/>
    <w:rsid w:val="004668F8"/>
    <w:rsid w:val="00466C1F"/>
    <w:rsid w:val="00466F28"/>
    <w:rsid w:val="004674CB"/>
    <w:rsid w:val="0047018E"/>
    <w:rsid w:val="004722FC"/>
    <w:rsid w:val="0047244F"/>
    <w:rsid w:val="00472504"/>
    <w:rsid w:val="0047371D"/>
    <w:rsid w:val="00473C9E"/>
    <w:rsid w:val="00475833"/>
    <w:rsid w:val="00475DBC"/>
    <w:rsid w:val="00475F03"/>
    <w:rsid w:val="0048078C"/>
    <w:rsid w:val="0048247F"/>
    <w:rsid w:val="004837B2"/>
    <w:rsid w:val="00487FE1"/>
    <w:rsid w:val="004918F2"/>
    <w:rsid w:val="00491C10"/>
    <w:rsid w:val="00492FC8"/>
    <w:rsid w:val="0049324E"/>
    <w:rsid w:val="00494AEE"/>
    <w:rsid w:val="00494D76"/>
    <w:rsid w:val="00496B87"/>
    <w:rsid w:val="00496C87"/>
    <w:rsid w:val="00497301"/>
    <w:rsid w:val="0049754C"/>
    <w:rsid w:val="004A42D4"/>
    <w:rsid w:val="004A5C56"/>
    <w:rsid w:val="004B0E45"/>
    <w:rsid w:val="004B22C5"/>
    <w:rsid w:val="004B36E9"/>
    <w:rsid w:val="004B4893"/>
    <w:rsid w:val="004C170B"/>
    <w:rsid w:val="004C40E3"/>
    <w:rsid w:val="004C66B9"/>
    <w:rsid w:val="004D7632"/>
    <w:rsid w:val="004D7A9D"/>
    <w:rsid w:val="004D7C29"/>
    <w:rsid w:val="004E0042"/>
    <w:rsid w:val="004E08BF"/>
    <w:rsid w:val="004E27B1"/>
    <w:rsid w:val="004E32A2"/>
    <w:rsid w:val="004E4683"/>
    <w:rsid w:val="004E7BB8"/>
    <w:rsid w:val="004F1B70"/>
    <w:rsid w:val="004F30ED"/>
    <w:rsid w:val="004F5882"/>
    <w:rsid w:val="004F5A1B"/>
    <w:rsid w:val="004F634D"/>
    <w:rsid w:val="004F6C97"/>
    <w:rsid w:val="005047B8"/>
    <w:rsid w:val="00505F78"/>
    <w:rsid w:val="00506052"/>
    <w:rsid w:val="005070B1"/>
    <w:rsid w:val="0050775F"/>
    <w:rsid w:val="00507AB0"/>
    <w:rsid w:val="005106F8"/>
    <w:rsid w:val="00510CF1"/>
    <w:rsid w:val="00514BF4"/>
    <w:rsid w:val="005154D7"/>
    <w:rsid w:val="0052125F"/>
    <w:rsid w:val="005229F8"/>
    <w:rsid w:val="005320AF"/>
    <w:rsid w:val="0053242B"/>
    <w:rsid w:val="005346D9"/>
    <w:rsid w:val="00536BCF"/>
    <w:rsid w:val="00536C01"/>
    <w:rsid w:val="00536D32"/>
    <w:rsid w:val="00542CEF"/>
    <w:rsid w:val="00542F78"/>
    <w:rsid w:val="0054410A"/>
    <w:rsid w:val="00546B96"/>
    <w:rsid w:val="00547696"/>
    <w:rsid w:val="00547974"/>
    <w:rsid w:val="00553E61"/>
    <w:rsid w:val="00560ECB"/>
    <w:rsid w:val="005614FB"/>
    <w:rsid w:val="0056171D"/>
    <w:rsid w:val="0056321F"/>
    <w:rsid w:val="005638BB"/>
    <w:rsid w:val="00566F33"/>
    <w:rsid w:val="00567548"/>
    <w:rsid w:val="00570CE2"/>
    <w:rsid w:val="00575E3E"/>
    <w:rsid w:val="0057711D"/>
    <w:rsid w:val="00580956"/>
    <w:rsid w:val="005810D0"/>
    <w:rsid w:val="00581D79"/>
    <w:rsid w:val="00583FB5"/>
    <w:rsid w:val="005863FA"/>
    <w:rsid w:val="00586BCF"/>
    <w:rsid w:val="00587508"/>
    <w:rsid w:val="00587854"/>
    <w:rsid w:val="0058796A"/>
    <w:rsid w:val="00590007"/>
    <w:rsid w:val="00597D5A"/>
    <w:rsid w:val="005A1D55"/>
    <w:rsid w:val="005A2064"/>
    <w:rsid w:val="005A445D"/>
    <w:rsid w:val="005A6665"/>
    <w:rsid w:val="005A6CE3"/>
    <w:rsid w:val="005A6FB4"/>
    <w:rsid w:val="005A76A0"/>
    <w:rsid w:val="005B275A"/>
    <w:rsid w:val="005B429A"/>
    <w:rsid w:val="005B602C"/>
    <w:rsid w:val="005B65B9"/>
    <w:rsid w:val="005B67A7"/>
    <w:rsid w:val="005B749D"/>
    <w:rsid w:val="005C15B7"/>
    <w:rsid w:val="005C1D4C"/>
    <w:rsid w:val="005C2832"/>
    <w:rsid w:val="005C3CA1"/>
    <w:rsid w:val="005C4494"/>
    <w:rsid w:val="005C52B6"/>
    <w:rsid w:val="005C62FC"/>
    <w:rsid w:val="005D0726"/>
    <w:rsid w:val="005D188F"/>
    <w:rsid w:val="005D1A7C"/>
    <w:rsid w:val="005D328D"/>
    <w:rsid w:val="005D4FBA"/>
    <w:rsid w:val="005D5FFB"/>
    <w:rsid w:val="005D659D"/>
    <w:rsid w:val="005E00E1"/>
    <w:rsid w:val="005E1024"/>
    <w:rsid w:val="005E1B52"/>
    <w:rsid w:val="005E5BC9"/>
    <w:rsid w:val="005E6459"/>
    <w:rsid w:val="005E73AC"/>
    <w:rsid w:val="005F0EF2"/>
    <w:rsid w:val="005F1362"/>
    <w:rsid w:val="005F1464"/>
    <w:rsid w:val="005F3F32"/>
    <w:rsid w:val="005F4453"/>
    <w:rsid w:val="005F5A45"/>
    <w:rsid w:val="00603C28"/>
    <w:rsid w:val="006040F1"/>
    <w:rsid w:val="00606231"/>
    <w:rsid w:val="006075A9"/>
    <w:rsid w:val="006076E6"/>
    <w:rsid w:val="00611118"/>
    <w:rsid w:val="0061623C"/>
    <w:rsid w:val="00616E14"/>
    <w:rsid w:val="00617343"/>
    <w:rsid w:val="006173A9"/>
    <w:rsid w:val="00620914"/>
    <w:rsid w:val="0062252F"/>
    <w:rsid w:val="00624155"/>
    <w:rsid w:val="00624A13"/>
    <w:rsid w:val="00626EDF"/>
    <w:rsid w:val="00626F52"/>
    <w:rsid w:val="006278AF"/>
    <w:rsid w:val="006308B0"/>
    <w:rsid w:val="00630BBA"/>
    <w:rsid w:val="00631C2A"/>
    <w:rsid w:val="00632D54"/>
    <w:rsid w:val="006367C0"/>
    <w:rsid w:val="00640428"/>
    <w:rsid w:val="00643126"/>
    <w:rsid w:val="00643915"/>
    <w:rsid w:val="00644ECF"/>
    <w:rsid w:val="0064689B"/>
    <w:rsid w:val="00647C37"/>
    <w:rsid w:val="00652D79"/>
    <w:rsid w:val="00654033"/>
    <w:rsid w:val="0066072A"/>
    <w:rsid w:val="00664007"/>
    <w:rsid w:val="00664CF5"/>
    <w:rsid w:val="00665E2C"/>
    <w:rsid w:val="00670857"/>
    <w:rsid w:val="006714C1"/>
    <w:rsid w:val="00671AAE"/>
    <w:rsid w:val="006734DC"/>
    <w:rsid w:val="00673900"/>
    <w:rsid w:val="006813FB"/>
    <w:rsid w:val="006834F8"/>
    <w:rsid w:val="00683505"/>
    <w:rsid w:val="00683970"/>
    <w:rsid w:val="0068564C"/>
    <w:rsid w:val="00686BE0"/>
    <w:rsid w:val="00687B24"/>
    <w:rsid w:val="00690953"/>
    <w:rsid w:val="006932A0"/>
    <w:rsid w:val="006A62CB"/>
    <w:rsid w:val="006A71A0"/>
    <w:rsid w:val="006B155D"/>
    <w:rsid w:val="006B2AF9"/>
    <w:rsid w:val="006B3C73"/>
    <w:rsid w:val="006B5BFB"/>
    <w:rsid w:val="006B5E3B"/>
    <w:rsid w:val="006B764E"/>
    <w:rsid w:val="006C1182"/>
    <w:rsid w:val="006C1ECE"/>
    <w:rsid w:val="006C2871"/>
    <w:rsid w:val="006C2C83"/>
    <w:rsid w:val="006C34B4"/>
    <w:rsid w:val="006C3954"/>
    <w:rsid w:val="006C53F8"/>
    <w:rsid w:val="006C5505"/>
    <w:rsid w:val="006C66F6"/>
    <w:rsid w:val="006D0EDA"/>
    <w:rsid w:val="006D17C1"/>
    <w:rsid w:val="006D261D"/>
    <w:rsid w:val="006D29AF"/>
    <w:rsid w:val="006D2B93"/>
    <w:rsid w:val="006D31F3"/>
    <w:rsid w:val="006D5904"/>
    <w:rsid w:val="006D671A"/>
    <w:rsid w:val="006D6EE8"/>
    <w:rsid w:val="006D7799"/>
    <w:rsid w:val="006D78AA"/>
    <w:rsid w:val="006E00A7"/>
    <w:rsid w:val="006E00D3"/>
    <w:rsid w:val="006E0C3C"/>
    <w:rsid w:val="006E2248"/>
    <w:rsid w:val="006E2F74"/>
    <w:rsid w:val="006E36F9"/>
    <w:rsid w:val="006E4504"/>
    <w:rsid w:val="006E5017"/>
    <w:rsid w:val="006E51C5"/>
    <w:rsid w:val="006F0470"/>
    <w:rsid w:val="006F0A52"/>
    <w:rsid w:val="006F3FF9"/>
    <w:rsid w:val="006F6606"/>
    <w:rsid w:val="006F74C8"/>
    <w:rsid w:val="00700659"/>
    <w:rsid w:val="00701CEE"/>
    <w:rsid w:val="007033F4"/>
    <w:rsid w:val="00703D1E"/>
    <w:rsid w:val="0070538C"/>
    <w:rsid w:val="007057DE"/>
    <w:rsid w:val="007068CD"/>
    <w:rsid w:val="0071009E"/>
    <w:rsid w:val="007111F3"/>
    <w:rsid w:val="00712B15"/>
    <w:rsid w:val="00712C6C"/>
    <w:rsid w:val="00716258"/>
    <w:rsid w:val="00716553"/>
    <w:rsid w:val="00720379"/>
    <w:rsid w:val="007263BE"/>
    <w:rsid w:val="007265CE"/>
    <w:rsid w:val="007303ED"/>
    <w:rsid w:val="007355EA"/>
    <w:rsid w:val="00736BC0"/>
    <w:rsid w:val="0074327C"/>
    <w:rsid w:val="00743465"/>
    <w:rsid w:val="007443C1"/>
    <w:rsid w:val="00746A46"/>
    <w:rsid w:val="00746F32"/>
    <w:rsid w:val="00747611"/>
    <w:rsid w:val="00747B3C"/>
    <w:rsid w:val="00750938"/>
    <w:rsid w:val="0075229D"/>
    <w:rsid w:val="0075415F"/>
    <w:rsid w:val="00754717"/>
    <w:rsid w:val="007551E6"/>
    <w:rsid w:val="00755448"/>
    <w:rsid w:val="00755882"/>
    <w:rsid w:val="00755E64"/>
    <w:rsid w:val="00755F7D"/>
    <w:rsid w:val="00757FE2"/>
    <w:rsid w:val="007602D8"/>
    <w:rsid w:val="00763C16"/>
    <w:rsid w:val="00767D1D"/>
    <w:rsid w:val="00770191"/>
    <w:rsid w:val="00771843"/>
    <w:rsid w:val="007740A5"/>
    <w:rsid w:val="00774411"/>
    <w:rsid w:val="00776652"/>
    <w:rsid w:val="0077729F"/>
    <w:rsid w:val="00780109"/>
    <w:rsid w:val="00780EC9"/>
    <w:rsid w:val="00781C42"/>
    <w:rsid w:val="00784052"/>
    <w:rsid w:val="0078528E"/>
    <w:rsid w:val="007852BC"/>
    <w:rsid w:val="00785A30"/>
    <w:rsid w:val="0078663A"/>
    <w:rsid w:val="00787363"/>
    <w:rsid w:val="007907E2"/>
    <w:rsid w:val="007920ED"/>
    <w:rsid w:val="00792A7A"/>
    <w:rsid w:val="00792C98"/>
    <w:rsid w:val="00792E1D"/>
    <w:rsid w:val="00794056"/>
    <w:rsid w:val="00794F20"/>
    <w:rsid w:val="007A00FF"/>
    <w:rsid w:val="007A2932"/>
    <w:rsid w:val="007A4928"/>
    <w:rsid w:val="007A5101"/>
    <w:rsid w:val="007A54DA"/>
    <w:rsid w:val="007A55CB"/>
    <w:rsid w:val="007A59F6"/>
    <w:rsid w:val="007A60F2"/>
    <w:rsid w:val="007B0C87"/>
    <w:rsid w:val="007B0E64"/>
    <w:rsid w:val="007B1C23"/>
    <w:rsid w:val="007B2A1A"/>
    <w:rsid w:val="007B39FC"/>
    <w:rsid w:val="007B5262"/>
    <w:rsid w:val="007B755E"/>
    <w:rsid w:val="007C1C7D"/>
    <w:rsid w:val="007C26E5"/>
    <w:rsid w:val="007C4ACC"/>
    <w:rsid w:val="007D0BD6"/>
    <w:rsid w:val="007D0E77"/>
    <w:rsid w:val="007D15E5"/>
    <w:rsid w:val="007D1800"/>
    <w:rsid w:val="007D4917"/>
    <w:rsid w:val="007D56ED"/>
    <w:rsid w:val="007D57D6"/>
    <w:rsid w:val="007D5A18"/>
    <w:rsid w:val="007E0B98"/>
    <w:rsid w:val="007E54BC"/>
    <w:rsid w:val="007E552F"/>
    <w:rsid w:val="007E5780"/>
    <w:rsid w:val="007E64AC"/>
    <w:rsid w:val="007E6699"/>
    <w:rsid w:val="007E6BEE"/>
    <w:rsid w:val="007E714F"/>
    <w:rsid w:val="007F2C99"/>
    <w:rsid w:val="007F3155"/>
    <w:rsid w:val="007F494E"/>
    <w:rsid w:val="007F5270"/>
    <w:rsid w:val="007F6803"/>
    <w:rsid w:val="007F7742"/>
    <w:rsid w:val="007F79D5"/>
    <w:rsid w:val="008011DA"/>
    <w:rsid w:val="008022D0"/>
    <w:rsid w:val="0080418B"/>
    <w:rsid w:val="008050C1"/>
    <w:rsid w:val="0080702E"/>
    <w:rsid w:val="00811208"/>
    <w:rsid w:val="008118F1"/>
    <w:rsid w:val="00812C7C"/>
    <w:rsid w:val="008148A1"/>
    <w:rsid w:val="00814A35"/>
    <w:rsid w:val="00816F63"/>
    <w:rsid w:val="00817083"/>
    <w:rsid w:val="00817878"/>
    <w:rsid w:val="00817D46"/>
    <w:rsid w:val="00823679"/>
    <w:rsid w:val="00826657"/>
    <w:rsid w:val="00830F8C"/>
    <w:rsid w:val="0083255D"/>
    <w:rsid w:val="008366C4"/>
    <w:rsid w:val="00836B6F"/>
    <w:rsid w:val="00836E11"/>
    <w:rsid w:val="00837935"/>
    <w:rsid w:val="008409DD"/>
    <w:rsid w:val="00842F3E"/>
    <w:rsid w:val="00845A0B"/>
    <w:rsid w:val="00845B69"/>
    <w:rsid w:val="00846CED"/>
    <w:rsid w:val="00847E75"/>
    <w:rsid w:val="0085084E"/>
    <w:rsid w:val="00850CC0"/>
    <w:rsid w:val="00852358"/>
    <w:rsid w:val="00854159"/>
    <w:rsid w:val="0085604E"/>
    <w:rsid w:val="00860F59"/>
    <w:rsid w:val="00862552"/>
    <w:rsid w:val="0086342F"/>
    <w:rsid w:val="0086414E"/>
    <w:rsid w:val="008660DA"/>
    <w:rsid w:val="008719B1"/>
    <w:rsid w:val="00872BA4"/>
    <w:rsid w:val="00872C39"/>
    <w:rsid w:val="00873F24"/>
    <w:rsid w:val="00874BA6"/>
    <w:rsid w:val="008755A1"/>
    <w:rsid w:val="00876829"/>
    <w:rsid w:val="00877B17"/>
    <w:rsid w:val="00877BE2"/>
    <w:rsid w:val="00881D8E"/>
    <w:rsid w:val="00882960"/>
    <w:rsid w:val="00884C62"/>
    <w:rsid w:val="00885188"/>
    <w:rsid w:val="00887580"/>
    <w:rsid w:val="0089256E"/>
    <w:rsid w:val="00892B67"/>
    <w:rsid w:val="00893AAA"/>
    <w:rsid w:val="0089446C"/>
    <w:rsid w:val="0089460A"/>
    <w:rsid w:val="00894875"/>
    <w:rsid w:val="00896A6B"/>
    <w:rsid w:val="00896F45"/>
    <w:rsid w:val="008A2097"/>
    <w:rsid w:val="008A3CAF"/>
    <w:rsid w:val="008A41B0"/>
    <w:rsid w:val="008A44FA"/>
    <w:rsid w:val="008A487D"/>
    <w:rsid w:val="008A757F"/>
    <w:rsid w:val="008A7EC6"/>
    <w:rsid w:val="008B0EAD"/>
    <w:rsid w:val="008B20B0"/>
    <w:rsid w:val="008B2C24"/>
    <w:rsid w:val="008B408E"/>
    <w:rsid w:val="008B6C73"/>
    <w:rsid w:val="008C23E9"/>
    <w:rsid w:val="008C2599"/>
    <w:rsid w:val="008C3CD2"/>
    <w:rsid w:val="008C41BD"/>
    <w:rsid w:val="008C607E"/>
    <w:rsid w:val="008C6CAC"/>
    <w:rsid w:val="008C6F3D"/>
    <w:rsid w:val="008D0B50"/>
    <w:rsid w:val="008D1D7B"/>
    <w:rsid w:val="008E0295"/>
    <w:rsid w:val="008E1A6A"/>
    <w:rsid w:val="008E27BA"/>
    <w:rsid w:val="008E30F6"/>
    <w:rsid w:val="008E32E4"/>
    <w:rsid w:val="008E331F"/>
    <w:rsid w:val="008F02EB"/>
    <w:rsid w:val="008F0C15"/>
    <w:rsid w:val="008F1B0B"/>
    <w:rsid w:val="008F2370"/>
    <w:rsid w:val="008F2DCA"/>
    <w:rsid w:val="008F4CDF"/>
    <w:rsid w:val="00903E21"/>
    <w:rsid w:val="00904BDB"/>
    <w:rsid w:val="00904F1B"/>
    <w:rsid w:val="009069F9"/>
    <w:rsid w:val="00906A9D"/>
    <w:rsid w:val="00906D0A"/>
    <w:rsid w:val="009100ED"/>
    <w:rsid w:val="00911DDE"/>
    <w:rsid w:val="00912756"/>
    <w:rsid w:val="00916676"/>
    <w:rsid w:val="0091668E"/>
    <w:rsid w:val="00916E97"/>
    <w:rsid w:val="009179F7"/>
    <w:rsid w:val="00917C8D"/>
    <w:rsid w:val="009204F7"/>
    <w:rsid w:val="00922734"/>
    <w:rsid w:val="00923F9B"/>
    <w:rsid w:val="00924021"/>
    <w:rsid w:val="00934E43"/>
    <w:rsid w:val="00937C94"/>
    <w:rsid w:val="0094037E"/>
    <w:rsid w:val="009405EA"/>
    <w:rsid w:val="00941659"/>
    <w:rsid w:val="00941921"/>
    <w:rsid w:val="009431E1"/>
    <w:rsid w:val="00943309"/>
    <w:rsid w:val="009436E5"/>
    <w:rsid w:val="00944CA8"/>
    <w:rsid w:val="00945094"/>
    <w:rsid w:val="00946631"/>
    <w:rsid w:val="00946B35"/>
    <w:rsid w:val="0094703A"/>
    <w:rsid w:val="00947BEE"/>
    <w:rsid w:val="00950AD7"/>
    <w:rsid w:val="009548CB"/>
    <w:rsid w:val="00955A0F"/>
    <w:rsid w:val="00956026"/>
    <w:rsid w:val="009572EE"/>
    <w:rsid w:val="00960B89"/>
    <w:rsid w:val="00960D47"/>
    <w:rsid w:val="00961814"/>
    <w:rsid w:val="0096232C"/>
    <w:rsid w:val="00962491"/>
    <w:rsid w:val="009649D4"/>
    <w:rsid w:val="009658BD"/>
    <w:rsid w:val="00965FFF"/>
    <w:rsid w:val="00966289"/>
    <w:rsid w:val="00967306"/>
    <w:rsid w:val="009722B5"/>
    <w:rsid w:val="00973A4E"/>
    <w:rsid w:val="0097414D"/>
    <w:rsid w:val="00976A58"/>
    <w:rsid w:val="009807A6"/>
    <w:rsid w:val="00980894"/>
    <w:rsid w:val="00982E0C"/>
    <w:rsid w:val="00982F00"/>
    <w:rsid w:val="0098344B"/>
    <w:rsid w:val="009836B7"/>
    <w:rsid w:val="00984A39"/>
    <w:rsid w:val="00987613"/>
    <w:rsid w:val="0099093F"/>
    <w:rsid w:val="00993FF1"/>
    <w:rsid w:val="00994DCA"/>
    <w:rsid w:val="00997252"/>
    <w:rsid w:val="00997A26"/>
    <w:rsid w:val="00997E54"/>
    <w:rsid w:val="00997EED"/>
    <w:rsid w:val="009A07E9"/>
    <w:rsid w:val="009A108A"/>
    <w:rsid w:val="009A3AC1"/>
    <w:rsid w:val="009A5796"/>
    <w:rsid w:val="009A6EEA"/>
    <w:rsid w:val="009B2E70"/>
    <w:rsid w:val="009B4F25"/>
    <w:rsid w:val="009B5847"/>
    <w:rsid w:val="009B6A56"/>
    <w:rsid w:val="009B7893"/>
    <w:rsid w:val="009C0CD8"/>
    <w:rsid w:val="009C5FE1"/>
    <w:rsid w:val="009D16A0"/>
    <w:rsid w:val="009D23B9"/>
    <w:rsid w:val="009D24AB"/>
    <w:rsid w:val="009D2637"/>
    <w:rsid w:val="009D36AE"/>
    <w:rsid w:val="009D457C"/>
    <w:rsid w:val="009D4CC7"/>
    <w:rsid w:val="009D4DCE"/>
    <w:rsid w:val="009D5A86"/>
    <w:rsid w:val="009D5EC8"/>
    <w:rsid w:val="009D686F"/>
    <w:rsid w:val="009D6A54"/>
    <w:rsid w:val="009D7553"/>
    <w:rsid w:val="009E019F"/>
    <w:rsid w:val="009E0732"/>
    <w:rsid w:val="009E0C72"/>
    <w:rsid w:val="009E1E64"/>
    <w:rsid w:val="009E5EB4"/>
    <w:rsid w:val="009E6F20"/>
    <w:rsid w:val="009F094A"/>
    <w:rsid w:val="009F39B6"/>
    <w:rsid w:val="009F420C"/>
    <w:rsid w:val="009F5544"/>
    <w:rsid w:val="009F6317"/>
    <w:rsid w:val="00A006B9"/>
    <w:rsid w:val="00A039CE"/>
    <w:rsid w:val="00A03C6C"/>
    <w:rsid w:val="00A05643"/>
    <w:rsid w:val="00A071CE"/>
    <w:rsid w:val="00A12119"/>
    <w:rsid w:val="00A12583"/>
    <w:rsid w:val="00A13966"/>
    <w:rsid w:val="00A14183"/>
    <w:rsid w:val="00A15390"/>
    <w:rsid w:val="00A17344"/>
    <w:rsid w:val="00A176FB"/>
    <w:rsid w:val="00A277C9"/>
    <w:rsid w:val="00A3144F"/>
    <w:rsid w:val="00A31D5C"/>
    <w:rsid w:val="00A3430B"/>
    <w:rsid w:val="00A34782"/>
    <w:rsid w:val="00A35655"/>
    <w:rsid w:val="00A35E90"/>
    <w:rsid w:val="00A40579"/>
    <w:rsid w:val="00A409A0"/>
    <w:rsid w:val="00A40DA7"/>
    <w:rsid w:val="00A41292"/>
    <w:rsid w:val="00A43EC7"/>
    <w:rsid w:val="00A462EC"/>
    <w:rsid w:val="00A4649F"/>
    <w:rsid w:val="00A47E09"/>
    <w:rsid w:val="00A50CC2"/>
    <w:rsid w:val="00A51BB1"/>
    <w:rsid w:val="00A53579"/>
    <w:rsid w:val="00A53BD7"/>
    <w:rsid w:val="00A54324"/>
    <w:rsid w:val="00A54B01"/>
    <w:rsid w:val="00A61890"/>
    <w:rsid w:val="00A61E29"/>
    <w:rsid w:val="00A665B7"/>
    <w:rsid w:val="00A71610"/>
    <w:rsid w:val="00A74B1C"/>
    <w:rsid w:val="00A76166"/>
    <w:rsid w:val="00A76CE5"/>
    <w:rsid w:val="00A808B5"/>
    <w:rsid w:val="00A813D6"/>
    <w:rsid w:val="00A816E6"/>
    <w:rsid w:val="00A823A2"/>
    <w:rsid w:val="00A828B8"/>
    <w:rsid w:val="00A82D47"/>
    <w:rsid w:val="00A85570"/>
    <w:rsid w:val="00A90783"/>
    <w:rsid w:val="00A915A7"/>
    <w:rsid w:val="00A91A8B"/>
    <w:rsid w:val="00A91F73"/>
    <w:rsid w:val="00A935AF"/>
    <w:rsid w:val="00A936CF"/>
    <w:rsid w:val="00A93DE1"/>
    <w:rsid w:val="00A969C0"/>
    <w:rsid w:val="00AA0041"/>
    <w:rsid w:val="00AA096B"/>
    <w:rsid w:val="00AA7274"/>
    <w:rsid w:val="00AB20A5"/>
    <w:rsid w:val="00AB2C8B"/>
    <w:rsid w:val="00AB3E9B"/>
    <w:rsid w:val="00AB5E6C"/>
    <w:rsid w:val="00AB77E9"/>
    <w:rsid w:val="00AC07E5"/>
    <w:rsid w:val="00AC1E2B"/>
    <w:rsid w:val="00AC25C4"/>
    <w:rsid w:val="00AC4468"/>
    <w:rsid w:val="00AC47B9"/>
    <w:rsid w:val="00AC4A33"/>
    <w:rsid w:val="00AC5AA1"/>
    <w:rsid w:val="00AC6D6C"/>
    <w:rsid w:val="00AD265A"/>
    <w:rsid w:val="00AD33E7"/>
    <w:rsid w:val="00AD481D"/>
    <w:rsid w:val="00AD4999"/>
    <w:rsid w:val="00AD6E22"/>
    <w:rsid w:val="00AE1877"/>
    <w:rsid w:val="00AE261E"/>
    <w:rsid w:val="00AE4761"/>
    <w:rsid w:val="00AE6210"/>
    <w:rsid w:val="00AF4F6E"/>
    <w:rsid w:val="00AF666B"/>
    <w:rsid w:val="00B01DA4"/>
    <w:rsid w:val="00B0218B"/>
    <w:rsid w:val="00B03807"/>
    <w:rsid w:val="00B051F8"/>
    <w:rsid w:val="00B05DB8"/>
    <w:rsid w:val="00B06716"/>
    <w:rsid w:val="00B06A36"/>
    <w:rsid w:val="00B1041A"/>
    <w:rsid w:val="00B113BE"/>
    <w:rsid w:val="00B1363A"/>
    <w:rsid w:val="00B150D9"/>
    <w:rsid w:val="00B151E4"/>
    <w:rsid w:val="00B15473"/>
    <w:rsid w:val="00B21A80"/>
    <w:rsid w:val="00B220C3"/>
    <w:rsid w:val="00B30159"/>
    <w:rsid w:val="00B3076C"/>
    <w:rsid w:val="00B32DC0"/>
    <w:rsid w:val="00B32E34"/>
    <w:rsid w:val="00B349F9"/>
    <w:rsid w:val="00B34F08"/>
    <w:rsid w:val="00B35EB2"/>
    <w:rsid w:val="00B36EEF"/>
    <w:rsid w:val="00B408AA"/>
    <w:rsid w:val="00B4499A"/>
    <w:rsid w:val="00B4501F"/>
    <w:rsid w:val="00B4507C"/>
    <w:rsid w:val="00B453B3"/>
    <w:rsid w:val="00B4564C"/>
    <w:rsid w:val="00B459C1"/>
    <w:rsid w:val="00B45A65"/>
    <w:rsid w:val="00B47C3D"/>
    <w:rsid w:val="00B5027E"/>
    <w:rsid w:val="00B511E6"/>
    <w:rsid w:val="00B51894"/>
    <w:rsid w:val="00B519FF"/>
    <w:rsid w:val="00B520BB"/>
    <w:rsid w:val="00B54D08"/>
    <w:rsid w:val="00B55F88"/>
    <w:rsid w:val="00B56DEB"/>
    <w:rsid w:val="00B57421"/>
    <w:rsid w:val="00B605C3"/>
    <w:rsid w:val="00B6159E"/>
    <w:rsid w:val="00B63F2C"/>
    <w:rsid w:val="00B6735B"/>
    <w:rsid w:val="00B752D6"/>
    <w:rsid w:val="00B75EB7"/>
    <w:rsid w:val="00B80C95"/>
    <w:rsid w:val="00B81092"/>
    <w:rsid w:val="00B832AB"/>
    <w:rsid w:val="00B8516D"/>
    <w:rsid w:val="00B95788"/>
    <w:rsid w:val="00B95C12"/>
    <w:rsid w:val="00B9754D"/>
    <w:rsid w:val="00B97790"/>
    <w:rsid w:val="00BA11B6"/>
    <w:rsid w:val="00BA26C2"/>
    <w:rsid w:val="00BA3156"/>
    <w:rsid w:val="00BA7E27"/>
    <w:rsid w:val="00BB1BB4"/>
    <w:rsid w:val="00BB3658"/>
    <w:rsid w:val="00BB54C9"/>
    <w:rsid w:val="00BB6EAB"/>
    <w:rsid w:val="00BB7635"/>
    <w:rsid w:val="00BC3397"/>
    <w:rsid w:val="00BC33BC"/>
    <w:rsid w:val="00BC3E52"/>
    <w:rsid w:val="00BD06B9"/>
    <w:rsid w:val="00BD3CAD"/>
    <w:rsid w:val="00BD476E"/>
    <w:rsid w:val="00BD4F20"/>
    <w:rsid w:val="00BE1753"/>
    <w:rsid w:val="00BE34B6"/>
    <w:rsid w:val="00BE5A0A"/>
    <w:rsid w:val="00BE5B4F"/>
    <w:rsid w:val="00BE5F4A"/>
    <w:rsid w:val="00BE65B8"/>
    <w:rsid w:val="00BE712C"/>
    <w:rsid w:val="00BF1032"/>
    <w:rsid w:val="00BF120C"/>
    <w:rsid w:val="00C00880"/>
    <w:rsid w:val="00C00D23"/>
    <w:rsid w:val="00C027BE"/>
    <w:rsid w:val="00C06303"/>
    <w:rsid w:val="00C065E8"/>
    <w:rsid w:val="00C06E85"/>
    <w:rsid w:val="00C07267"/>
    <w:rsid w:val="00C07EE4"/>
    <w:rsid w:val="00C13F79"/>
    <w:rsid w:val="00C17D77"/>
    <w:rsid w:val="00C203C2"/>
    <w:rsid w:val="00C213DD"/>
    <w:rsid w:val="00C23936"/>
    <w:rsid w:val="00C25382"/>
    <w:rsid w:val="00C26E6C"/>
    <w:rsid w:val="00C27BAD"/>
    <w:rsid w:val="00C306AF"/>
    <w:rsid w:val="00C30820"/>
    <w:rsid w:val="00C31A22"/>
    <w:rsid w:val="00C3256A"/>
    <w:rsid w:val="00C32715"/>
    <w:rsid w:val="00C347C4"/>
    <w:rsid w:val="00C369EA"/>
    <w:rsid w:val="00C37808"/>
    <w:rsid w:val="00C37AF2"/>
    <w:rsid w:val="00C40B52"/>
    <w:rsid w:val="00C42D32"/>
    <w:rsid w:val="00C42E26"/>
    <w:rsid w:val="00C45108"/>
    <w:rsid w:val="00C454D5"/>
    <w:rsid w:val="00C46BFE"/>
    <w:rsid w:val="00C477CF"/>
    <w:rsid w:val="00C508D8"/>
    <w:rsid w:val="00C514B0"/>
    <w:rsid w:val="00C54A79"/>
    <w:rsid w:val="00C54F70"/>
    <w:rsid w:val="00C5544B"/>
    <w:rsid w:val="00C55CB3"/>
    <w:rsid w:val="00C56A08"/>
    <w:rsid w:val="00C57052"/>
    <w:rsid w:val="00C60209"/>
    <w:rsid w:val="00C60B6D"/>
    <w:rsid w:val="00C61255"/>
    <w:rsid w:val="00C626A9"/>
    <w:rsid w:val="00C661ED"/>
    <w:rsid w:val="00C704C2"/>
    <w:rsid w:val="00C74B5F"/>
    <w:rsid w:val="00C7667D"/>
    <w:rsid w:val="00C82BAF"/>
    <w:rsid w:val="00C8536D"/>
    <w:rsid w:val="00C87478"/>
    <w:rsid w:val="00C918C2"/>
    <w:rsid w:val="00C9587B"/>
    <w:rsid w:val="00CA0DD6"/>
    <w:rsid w:val="00CA1E25"/>
    <w:rsid w:val="00CA3DB6"/>
    <w:rsid w:val="00CA7635"/>
    <w:rsid w:val="00CB350E"/>
    <w:rsid w:val="00CB372C"/>
    <w:rsid w:val="00CB4B96"/>
    <w:rsid w:val="00CB763E"/>
    <w:rsid w:val="00CC0151"/>
    <w:rsid w:val="00CC0DA6"/>
    <w:rsid w:val="00CC21E3"/>
    <w:rsid w:val="00CC34C8"/>
    <w:rsid w:val="00CC4DA9"/>
    <w:rsid w:val="00CC5A58"/>
    <w:rsid w:val="00CC7464"/>
    <w:rsid w:val="00CC7602"/>
    <w:rsid w:val="00CD0F54"/>
    <w:rsid w:val="00CD2418"/>
    <w:rsid w:val="00CD260A"/>
    <w:rsid w:val="00CD5745"/>
    <w:rsid w:val="00CD717A"/>
    <w:rsid w:val="00CD78C0"/>
    <w:rsid w:val="00CE268E"/>
    <w:rsid w:val="00CE2706"/>
    <w:rsid w:val="00CE274F"/>
    <w:rsid w:val="00CE31F4"/>
    <w:rsid w:val="00CE40EA"/>
    <w:rsid w:val="00CE52E4"/>
    <w:rsid w:val="00CE76DE"/>
    <w:rsid w:val="00CF1261"/>
    <w:rsid w:val="00CF2066"/>
    <w:rsid w:val="00CF31E9"/>
    <w:rsid w:val="00CF401C"/>
    <w:rsid w:val="00CF4639"/>
    <w:rsid w:val="00CF5783"/>
    <w:rsid w:val="00CF7046"/>
    <w:rsid w:val="00CF7621"/>
    <w:rsid w:val="00CF7755"/>
    <w:rsid w:val="00D00789"/>
    <w:rsid w:val="00D01789"/>
    <w:rsid w:val="00D025E5"/>
    <w:rsid w:val="00D02F67"/>
    <w:rsid w:val="00D03539"/>
    <w:rsid w:val="00D03728"/>
    <w:rsid w:val="00D04467"/>
    <w:rsid w:val="00D046FD"/>
    <w:rsid w:val="00D054EF"/>
    <w:rsid w:val="00D05CD4"/>
    <w:rsid w:val="00D06196"/>
    <w:rsid w:val="00D06586"/>
    <w:rsid w:val="00D07221"/>
    <w:rsid w:val="00D07E54"/>
    <w:rsid w:val="00D106C9"/>
    <w:rsid w:val="00D13672"/>
    <w:rsid w:val="00D14C71"/>
    <w:rsid w:val="00D16B0D"/>
    <w:rsid w:val="00D179B4"/>
    <w:rsid w:val="00D213ED"/>
    <w:rsid w:val="00D22061"/>
    <w:rsid w:val="00D22213"/>
    <w:rsid w:val="00D22AE2"/>
    <w:rsid w:val="00D23512"/>
    <w:rsid w:val="00D26C48"/>
    <w:rsid w:val="00D26E0A"/>
    <w:rsid w:val="00D27019"/>
    <w:rsid w:val="00D27AEB"/>
    <w:rsid w:val="00D3024F"/>
    <w:rsid w:val="00D32F28"/>
    <w:rsid w:val="00D33001"/>
    <w:rsid w:val="00D34FC1"/>
    <w:rsid w:val="00D374BC"/>
    <w:rsid w:val="00D40363"/>
    <w:rsid w:val="00D42B0C"/>
    <w:rsid w:val="00D45C45"/>
    <w:rsid w:val="00D471E8"/>
    <w:rsid w:val="00D5097B"/>
    <w:rsid w:val="00D526DC"/>
    <w:rsid w:val="00D55268"/>
    <w:rsid w:val="00D5540C"/>
    <w:rsid w:val="00D57101"/>
    <w:rsid w:val="00D6182F"/>
    <w:rsid w:val="00D61964"/>
    <w:rsid w:val="00D61AC4"/>
    <w:rsid w:val="00D62FA9"/>
    <w:rsid w:val="00D6308B"/>
    <w:rsid w:val="00D63B14"/>
    <w:rsid w:val="00D650B4"/>
    <w:rsid w:val="00D658EB"/>
    <w:rsid w:val="00D73951"/>
    <w:rsid w:val="00D748B8"/>
    <w:rsid w:val="00D80404"/>
    <w:rsid w:val="00D82ABC"/>
    <w:rsid w:val="00D830D0"/>
    <w:rsid w:val="00D8370C"/>
    <w:rsid w:val="00D855CD"/>
    <w:rsid w:val="00D96785"/>
    <w:rsid w:val="00DA072F"/>
    <w:rsid w:val="00DA3452"/>
    <w:rsid w:val="00DA570E"/>
    <w:rsid w:val="00DA6734"/>
    <w:rsid w:val="00DB29AA"/>
    <w:rsid w:val="00DB6448"/>
    <w:rsid w:val="00DB780A"/>
    <w:rsid w:val="00DC2163"/>
    <w:rsid w:val="00DC43BD"/>
    <w:rsid w:val="00DC4FCF"/>
    <w:rsid w:val="00DC7104"/>
    <w:rsid w:val="00DD27D9"/>
    <w:rsid w:val="00DD70B4"/>
    <w:rsid w:val="00DD776D"/>
    <w:rsid w:val="00DD7D0A"/>
    <w:rsid w:val="00DE174F"/>
    <w:rsid w:val="00DE52FC"/>
    <w:rsid w:val="00DE7096"/>
    <w:rsid w:val="00DE79C2"/>
    <w:rsid w:val="00DE7D61"/>
    <w:rsid w:val="00DF1F92"/>
    <w:rsid w:val="00DF4C29"/>
    <w:rsid w:val="00DF5ABF"/>
    <w:rsid w:val="00DF6B35"/>
    <w:rsid w:val="00E0385D"/>
    <w:rsid w:val="00E04320"/>
    <w:rsid w:val="00E04846"/>
    <w:rsid w:val="00E04C2C"/>
    <w:rsid w:val="00E06642"/>
    <w:rsid w:val="00E076C2"/>
    <w:rsid w:val="00E1078E"/>
    <w:rsid w:val="00E110DB"/>
    <w:rsid w:val="00E1743F"/>
    <w:rsid w:val="00E20890"/>
    <w:rsid w:val="00E2226A"/>
    <w:rsid w:val="00E22523"/>
    <w:rsid w:val="00E226DE"/>
    <w:rsid w:val="00E22F46"/>
    <w:rsid w:val="00E2322B"/>
    <w:rsid w:val="00E2329E"/>
    <w:rsid w:val="00E238C4"/>
    <w:rsid w:val="00E24DE3"/>
    <w:rsid w:val="00E25332"/>
    <w:rsid w:val="00E25732"/>
    <w:rsid w:val="00E25B21"/>
    <w:rsid w:val="00E265EF"/>
    <w:rsid w:val="00E31A30"/>
    <w:rsid w:val="00E31F7A"/>
    <w:rsid w:val="00E421CF"/>
    <w:rsid w:val="00E429AA"/>
    <w:rsid w:val="00E42EBE"/>
    <w:rsid w:val="00E42FD1"/>
    <w:rsid w:val="00E46BF2"/>
    <w:rsid w:val="00E50D9E"/>
    <w:rsid w:val="00E51AB9"/>
    <w:rsid w:val="00E5212B"/>
    <w:rsid w:val="00E52648"/>
    <w:rsid w:val="00E533AD"/>
    <w:rsid w:val="00E538AD"/>
    <w:rsid w:val="00E548E9"/>
    <w:rsid w:val="00E54AE1"/>
    <w:rsid w:val="00E54ECB"/>
    <w:rsid w:val="00E5614E"/>
    <w:rsid w:val="00E56881"/>
    <w:rsid w:val="00E57BB8"/>
    <w:rsid w:val="00E61384"/>
    <w:rsid w:val="00E614CA"/>
    <w:rsid w:val="00E621DA"/>
    <w:rsid w:val="00E62990"/>
    <w:rsid w:val="00E62D18"/>
    <w:rsid w:val="00E6358C"/>
    <w:rsid w:val="00E63A4C"/>
    <w:rsid w:val="00E63F66"/>
    <w:rsid w:val="00E66AE2"/>
    <w:rsid w:val="00E66C9E"/>
    <w:rsid w:val="00E67CA4"/>
    <w:rsid w:val="00E700D9"/>
    <w:rsid w:val="00E70851"/>
    <w:rsid w:val="00E76E25"/>
    <w:rsid w:val="00E77AE9"/>
    <w:rsid w:val="00E81240"/>
    <w:rsid w:val="00E81FF9"/>
    <w:rsid w:val="00E841BC"/>
    <w:rsid w:val="00E84704"/>
    <w:rsid w:val="00E84CA8"/>
    <w:rsid w:val="00E85C18"/>
    <w:rsid w:val="00E873BD"/>
    <w:rsid w:val="00E87D1D"/>
    <w:rsid w:val="00E87FEC"/>
    <w:rsid w:val="00E928F6"/>
    <w:rsid w:val="00E936E2"/>
    <w:rsid w:val="00E9385B"/>
    <w:rsid w:val="00E93EBB"/>
    <w:rsid w:val="00E9561B"/>
    <w:rsid w:val="00E97F91"/>
    <w:rsid w:val="00EA0791"/>
    <w:rsid w:val="00EA18A7"/>
    <w:rsid w:val="00EA36F8"/>
    <w:rsid w:val="00EA3F59"/>
    <w:rsid w:val="00EA447C"/>
    <w:rsid w:val="00EA7CCC"/>
    <w:rsid w:val="00EB00CF"/>
    <w:rsid w:val="00EB0498"/>
    <w:rsid w:val="00EB0B5B"/>
    <w:rsid w:val="00EB0D59"/>
    <w:rsid w:val="00EB2D87"/>
    <w:rsid w:val="00EB55C7"/>
    <w:rsid w:val="00EB5767"/>
    <w:rsid w:val="00EB6147"/>
    <w:rsid w:val="00EB770A"/>
    <w:rsid w:val="00EC02AE"/>
    <w:rsid w:val="00EC08FE"/>
    <w:rsid w:val="00EC1729"/>
    <w:rsid w:val="00EC37DE"/>
    <w:rsid w:val="00EC4A7D"/>
    <w:rsid w:val="00EC4ABF"/>
    <w:rsid w:val="00EC66A9"/>
    <w:rsid w:val="00EC68A5"/>
    <w:rsid w:val="00EC6CF6"/>
    <w:rsid w:val="00EC779D"/>
    <w:rsid w:val="00ED0E6B"/>
    <w:rsid w:val="00ED11D2"/>
    <w:rsid w:val="00ED354D"/>
    <w:rsid w:val="00ED3F46"/>
    <w:rsid w:val="00ED5A42"/>
    <w:rsid w:val="00ED655D"/>
    <w:rsid w:val="00EE2B41"/>
    <w:rsid w:val="00EE397C"/>
    <w:rsid w:val="00EE7A3E"/>
    <w:rsid w:val="00EF0016"/>
    <w:rsid w:val="00EF0385"/>
    <w:rsid w:val="00EF32BF"/>
    <w:rsid w:val="00EF3F89"/>
    <w:rsid w:val="00EF4872"/>
    <w:rsid w:val="00EF528D"/>
    <w:rsid w:val="00EF61B4"/>
    <w:rsid w:val="00EF7D5D"/>
    <w:rsid w:val="00F016F5"/>
    <w:rsid w:val="00F022BF"/>
    <w:rsid w:val="00F05C7E"/>
    <w:rsid w:val="00F06197"/>
    <w:rsid w:val="00F06980"/>
    <w:rsid w:val="00F06FB5"/>
    <w:rsid w:val="00F13F0F"/>
    <w:rsid w:val="00F177B3"/>
    <w:rsid w:val="00F21ABA"/>
    <w:rsid w:val="00F222DA"/>
    <w:rsid w:val="00F24933"/>
    <w:rsid w:val="00F27672"/>
    <w:rsid w:val="00F30651"/>
    <w:rsid w:val="00F30FDE"/>
    <w:rsid w:val="00F31F31"/>
    <w:rsid w:val="00F3264D"/>
    <w:rsid w:val="00F34EB9"/>
    <w:rsid w:val="00F35C3A"/>
    <w:rsid w:val="00F361C8"/>
    <w:rsid w:val="00F3671A"/>
    <w:rsid w:val="00F36BFE"/>
    <w:rsid w:val="00F374A6"/>
    <w:rsid w:val="00F402A5"/>
    <w:rsid w:val="00F417F8"/>
    <w:rsid w:val="00F430AB"/>
    <w:rsid w:val="00F45F9F"/>
    <w:rsid w:val="00F47EDC"/>
    <w:rsid w:val="00F50227"/>
    <w:rsid w:val="00F50402"/>
    <w:rsid w:val="00F51D41"/>
    <w:rsid w:val="00F52547"/>
    <w:rsid w:val="00F527C7"/>
    <w:rsid w:val="00F5339F"/>
    <w:rsid w:val="00F537DE"/>
    <w:rsid w:val="00F53B91"/>
    <w:rsid w:val="00F541C2"/>
    <w:rsid w:val="00F551C5"/>
    <w:rsid w:val="00F57052"/>
    <w:rsid w:val="00F5725E"/>
    <w:rsid w:val="00F60249"/>
    <w:rsid w:val="00F6046F"/>
    <w:rsid w:val="00F61130"/>
    <w:rsid w:val="00F64D90"/>
    <w:rsid w:val="00F64FBE"/>
    <w:rsid w:val="00F66DDF"/>
    <w:rsid w:val="00F6775F"/>
    <w:rsid w:val="00F70CBE"/>
    <w:rsid w:val="00F719C8"/>
    <w:rsid w:val="00F72931"/>
    <w:rsid w:val="00F7323E"/>
    <w:rsid w:val="00F732FE"/>
    <w:rsid w:val="00F76204"/>
    <w:rsid w:val="00F770FD"/>
    <w:rsid w:val="00F77A5F"/>
    <w:rsid w:val="00F82387"/>
    <w:rsid w:val="00F8485D"/>
    <w:rsid w:val="00F85AAC"/>
    <w:rsid w:val="00F862A3"/>
    <w:rsid w:val="00F86E94"/>
    <w:rsid w:val="00F8700B"/>
    <w:rsid w:val="00F87F03"/>
    <w:rsid w:val="00F90B66"/>
    <w:rsid w:val="00F90FCE"/>
    <w:rsid w:val="00F92300"/>
    <w:rsid w:val="00F93FE0"/>
    <w:rsid w:val="00F95228"/>
    <w:rsid w:val="00F959F9"/>
    <w:rsid w:val="00F95C17"/>
    <w:rsid w:val="00FA09F6"/>
    <w:rsid w:val="00FA2ACB"/>
    <w:rsid w:val="00FA3CEA"/>
    <w:rsid w:val="00FA3D2B"/>
    <w:rsid w:val="00FA59B7"/>
    <w:rsid w:val="00FA59E3"/>
    <w:rsid w:val="00FB477B"/>
    <w:rsid w:val="00FB4AD0"/>
    <w:rsid w:val="00FB5C48"/>
    <w:rsid w:val="00FB619B"/>
    <w:rsid w:val="00FB7BFD"/>
    <w:rsid w:val="00FC5DA4"/>
    <w:rsid w:val="00FC6F5E"/>
    <w:rsid w:val="00FC6FF5"/>
    <w:rsid w:val="00FD0DFD"/>
    <w:rsid w:val="00FD0F50"/>
    <w:rsid w:val="00FD20D3"/>
    <w:rsid w:val="00FD2E4F"/>
    <w:rsid w:val="00FD36B6"/>
    <w:rsid w:val="00FD539A"/>
    <w:rsid w:val="00FD5C38"/>
    <w:rsid w:val="00FD62FB"/>
    <w:rsid w:val="00FD6DD8"/>
    <w:rsid w:val="00FD757C"/>
    <w:rsid w:val="00FE0589"/>
    <w:rsid w:val="00FE0AD7"/>
    <w:rsid w:val="00FE13B8"/>
    <w:rsid w:val="00FE161F"/>
    <w:rsid w:val="00FE192B"/>
    <w:rsid w:val="00FE208C"/>
    <w:rsid w:val="00FE3C88"/>
    <w:rsid w:val="00FE51C1"/>
    <w:rsid w:val="00FF0640"/>
    <w:rsid w:val="00FF4AB1"/>
    <w:rsid w:val="00FF57B7"/>
    <w:rsid w:val="00FF6276"/>
    <w:rsid w:val="015E02CC"/>
    <w:rsid w:val="44E8F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4412C1C"/>
  <w14:defaultImageDpi w14:val="330"/>
  <w15:docId w15:val="{A8A03984-6892-4082-B53D-81238F95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39" w:unhideWhenUsed="1"/>
    <w:lsdException w:name="index heading" w:semiHidden="1" w:unhideWhenUsed="1"/>
    <w:lsdException w:name="caption" w:semiHidden="1" w:uiPriority="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3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5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6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AD7"/>
    <w:pPr>
      <w:spacing w:after="120"/>
    </w:pPr>
    <w:rPr>
      <w:rFonts w:ascii="Franklin Gothic Book" w:eastAsia="Times New Roman" w:hAnsi="Franklin Gothic Book" w:cs="Times New Roman"/>
      <w:color w:val="000000"/>
      <w:sz w:val="20"/>
      <w:szCs w:val="24"/>
    </w:rPr>
  </w:style>
  <w:style w:type="paragraph" w:styleId="Heading1">
    <w:name w:val="heading 1"/>
    <w:next w:val="Normal"/>
    <w:link w:val="Heading1Char"/>
    <w:uiPriority w:val="4"/>
    <w:qFormat/>
    <w:rsid w:val="00965FFF"/>
    <w:pPr>
      <w:keepNext/>
      <w:widowControl w:val="0"/>
      <w:numPr>
        <w:numId w:val="42"/>
      </w:numPr>
      <w:suppressAutoHyphens/>
      <w:autoSpaceDE w:val="0"/>
      <w:autoSpaceDN w:val="0"/>
      <w:adjustRightInd w:val="0"/>
      <w:spacing w:before="240" w:after="280" w:line="440" w:lineRule="atLeast"/>
      <w:textAlignment w:val="center"/>
      <w:outlineLvl w:val="0"/>
    </w:pPr>
    <w:rPr>
      <w:rFonts w:cs="FranklinGothic-Demi"/>
      <w:caps/>
      <w:color w:val="081931"/>
      <w:spacing w:val="20"/>
      <w:sz w:val="44"/>
      <w:szCs w:val="30"/>
    </w:rPr>
  </w:style>
  <w:style w:type="paragraph" w:styleId="Heading2">
    <w:name w:val="heading 2"/>
    <w:basedOn w:val="Heading1"/>
    <w:next w:val="Normal"/>
    <w:link w:val="Heading2Char"/>
    <w:uiPriority w:val="4"/>
    <w:qFormat/>
    <w:rsid w:val="00153350"/>
    <w:pPr>
      <w:numPr>
        <w:ilvl w:val="1"/>
      </w:numPr>
      <w:spacing w:after="120" w:line="340" w:lineRule="atLeast"/>
      <w:outlineLvl w:val="1"/>
    </w:pPr>
    <w:rPr>
      <w:rFonts w:ascii="Franklin Gothic Medium" w:hAnsi="Franklin Gothic Medium"/>
      <w:caps w:val="0"/>
      <w:spacing w:val="0"/>
      <w:sz w:val="32"/>
      <w:szCs w:val="23"/>
    </w:rPr>
  </w:style>
  <w:style w:type="paragraph" w:styleId="Heading3">
    <w:name w:val="heading 3"/>
    <w:basedOn w:val="Heading2"/>
    <w:next w:val="Normal"/>
    <w:link w:val="Heading3Char"/>
    <w:uiPriority w:val="4"/>
    <w:qFormat/>
    <w:rsid w:val="00153350"/>
    <w:pPr>
      <w:numPr>
        <w:ilvl w:val="2"/>
      </w:numPr>
      <w:spacing w:line="280" w:lineRule="atLeast"/>
      <w:outlineLvl w:val="2"/>
    </w:pPr>
    <w:rPr>
      <w:rFonts w:asciiTheme="majorHAnsi" w:hAnsiTheme="majorHAnsi"/>
      <w:color w:val="0052CC" w:themeColor="accent3"/>
      <w:sz w:val="24"/>
    </w:rPr>
  </w:style>
  <w:style w:type="paragraph" w:styleId="Heading4">
    <w:name w:val="heading 4"/>
    <w:basedOn w:val="Heading3"/>
    <w:next w:val="Normal"/>
    <w:link w:val="Heading4Char"/>
    <w:uiPriority w:val="4"/>
    <w:qFormat/>
    <w:rsid w:val="00686BE0"/>
    <w:pPr>
      <w:numPr>
        <w:ilvl w:val="3"/>
      </w:numPr>
      <w:spacing w:before="220"/>
      <w:outlineLvl w:val="3"/>
    </w:pPr>
    <w:rPr>
      <w:color w:val="097538" w:themeColor="accent4"/>
      <w:sz w:val="23"/>
    </w:rPr>
  </w:style>
  <w:style w:type="paragraph" w:styleId="Heading5">
    <w:name w:val="heading 5"/>
    <w:basedOn w:val="Heading4"/>
    <w:next w:val="Normal"/>
    <w:link w:val="Heading5Char"/>
    <w:uiPriority w:val="4"/>
    <w:qFormat/>
    <w:rsid w:val="00686BE0"/>
    <w:pPr>
      <w:numPr>
        <w:ilvl w:val="4"/>
      </w:numPr>
      <w:spacing w:after="60" w:line="260" w:lineRule="atLeast"/>
      <w:outlineLvl w:val="4"/>
    </w:pPr>
    <w:rPr>
      <w:iCs/>
      <w:color w:val="081931"/>
    </w:rPr>
  </w:style>
  <w:style w:type="paragraph" w:styleId="Heading6">
    <w:name w:val="heading 6"/>
    <w:basedOn w:val="Heading5"/>
    <w:next w:val="Normal"/>
    <w:link w:val="Heading6Char"/>
    <w:uiPriority w:val="4"/>
    <w:qFormat/>
    <w:rsid w:val="00686BE0"/>
    <w:pPr>
      <w:numPr>
        <w:ilvl w:val="5"/>
      </w:numPr>
      <w:spacing w:before="240"/>
      <w:outlineLvl w:val="5"/>
    </w:pPr>
    <w:rPr>
      <w:rFonts w:ascii="Franklin Gothic Medium" w:hAnsi="Franklin Gothic Medium" w:cs="FranklinGothic-Book"/>
      <w:color w:val="1B3349" w:themeColor="text2"/>
      <w:sz w:val="22"/>
      <w:szCs w:val="24"/>
    </w:rPr>
  </w:style>
  <w:style w:type="paragraph" w:styleId="Heading7">
    <w:name w:val="heading 7"/>
    <w:basedOn w:val="Heading6"/>
    <w:next w:val="Normal"/>
    <w:link w:val="Heading7Char"/>
    <w:uiPriority w:val="4"/>
    <w:qFormat/>
    <w:rsid w:val="008755A1"/>
    <w:pPr>
      <w:numPr>
        <w:ilvl w:val="6"/>
      </w:numPr>
      <w:spacing w:before="200"/>
      <w:outlineLvl w:val="6"/>
    </w:pPr>
    <w:rPr>
      <w:rFonts w:eastAsia="Times New Roman" w:cs="Times New Roman"/>
      <w:i/>
      <w:iCs w:val="0"/>
    </w:rPr>
  </w:style>
  <w:style w:type="paragraph" w:styleId="Heading8">
    <w:name w:val="heading 8"/>
    <w:basedOn w:val="Heading7"/>
    <w:next w:val="Normal"/>
    <w:link w:val="Heading8Char"/>
    <w:uiPriority w:val="4"/>
    <w:unhideWhenUsed/>
    <w:rsid w:val="008755A1"/>
    <w:pPr>
      <w:keepLines/>
      <w:numPr>
        <w:ilvl w:val="7"/>
      </w:numPr>
      <w:spacing w:before="220"/>
      <w:outlineLvl w:val="7"/>
    </w:pPr>
    <w:rPr>
      <w:rFonts w:asciiTheme="minorHAnsi" w:hAnsiTheme="minorHAnsi"/>
      <w:iCs/>
      <w:color w:val="505050"/>
      <w:szCs w:val="21"/>
    </w:rPr>
  </w:style>
  <w:style w:type="paragraph" w:styleId="Heading9">
    <w:name w:val="heading 9"/>
    <w:basedOn w:val="Heading8"/>
    <w:next w:val="Normal"/>
    <w:link w:val="Heading9Char"/>
    <w:uiPriority w:val="4"/>
    <w:unhideWhenUsed/>
    <w:rsid w:val="0022060B"/>
    <w:pPr>
      <w:numPr>
        <w:ilvl w:val="8"/>
      </w:numPr>
      <w:spacing w:before="120" w:line="276" w:lineRule="auto"/>
      <w:outlineLvl w:val="8"/>
    </w:pPr>
    <w:rPr>
      <w:iCs w:val="0"/>
      <w:color w:val="0052CC" w:themeColor="accent3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6"/>
    <w:semiHidden/>
    <w:unhideWhenUsed/>
    <w:rsid w:val="002B5E37"/>
    <w:pPr>
      <w:spacing w:after="0" w:line="240" w:lineRule="auto"/>
    </w:pPr>
    <w:rPr>
      <w:rFonts w:ascii="Tahoma" w:hAnsi="Tahoma" w:cs="Tahoma"/>
      <w:color w:val="000000" w:themeColor="text1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6"/>
    <w:semiHidden/>
    <w:rsid w:val="002B5E37"/>
    <w:rPr>
      <w:rFonts w:ascii="Tahoma" w:eastAsia="Times New Roman" w:hAnsi="Tahoma" w:cs="Tahoma"/>
      <w:color w:val="000000" w:themeColor="text1"/>
      <w:sz w:val="16"/>
      <w:szCs w:val="16"/>
    </w:rPr>
  </w:style>
  <w:style w:type="paragraph" w:styleId="BodyText">
    <w:name w:val="Body Text"/>
    <w:basedOn w:val="Normal"/>
    <w:link w:val="BodyTextChar"/>
    <w:uiPriority w:val="6"/>
    <w:semiHidden/>
    <w:unhideWhenUsed/>
    <w:rsid w:val="002B5E37"/>
    <w:pPr>
      <w:spacing w:before="120" w:line="240" w:lineRule="auto"/>
    </w:pPr>
    <w:rPr>
      <w:rFonts w:ascii="Arial" w:hAnsi="Arial"/>
      <w:noProof/>
      <w:color w:val="auto"/>
      <w:szCs w:val="22"/>
      <w:lang w:val="fr-FR"/>
    </w:rPr>
  </w:style>
  <w:style w:type="character" w:customStyle="1" w:styleId="BodyTextChar">
    <w:name w:val="Body Text Char"/>
    <w:basedOn w:val="DefaultParagraphFont"/>
    <w:link w:val="BodyText"/>
    <w:uiPriority w:val="6"/>
    <w:semiHidden/>
    <w:rsid w:val="002B5E37"/>
    <w:rPr>
      <w:rFonts w:ascii="Arial" w:eastAsia="Times New Roman" w:hAnsi="Arial" w:cs="Times New Roman"/>
      <w:noProof/>
      <w:sz w:val="20"/>
      <w:lang w:val="fr-FR"/>
    </w:rPr>
  </w:style>
  <w:style w:type="paragraph" w:styleId="ListParagraph">
    <w:name w:val="List Paragraph"/>
    <w:basedOn w:val="ListNumber"/>
    <w:uiPriority w:val="5"/>
    <w:semiHidden/>
    <w:qFormat/>
    <w:rsid w:val="00997252"/>
  </w:style>
  <w:style w:type="paragraph" w:customStyle="1" w:styleId="PageHeaderLevel1">
    <w:name w:val="Page Header Level 1"/>
    <w:basedOn w:val="Normal"/>
    <w:uiPriority w:val="99"/>
    <w:rsid w:val="00071122"/>
    <w:pPr>
      <w:autoSpaceDE w:val="0"/>
      <w:autoSpaceDN w:val="0"/>
      <w:adjustRightInd w:val="0"/>
      <w:spacing w:after="0" w:line="200" w:lineRule="atLeast"/>
      <w:jc w:val="right"/>
      <w:textAlignment w:val="center"/>
    </w:pPr>
    <w:rPr>
      <w:rFonts w:asciiTheme="majorHAnsi" w:eastAsiaTheme="minorEastAsia" w:hAnsiTheme="majorHAnsi" w:cs="Roboto"/>
      <w:color w:val="515151"/>
      <w:sz w:val="16"/>
      <w:szCs w:val="16"/>
    </w:rPr>
  </w:style>
  <w:style w:type="paragraph" w:customStyle="1" w:styleId="PageHeaderLevel2">
    <w:name w:val="Page Header Level 2"/>
    <w:basedOn w:val="PageHeaderLevel1"/>
    <w:uiPriority w:val="99"/>
    <w:rsid w:val="00071122"/>
    <w:rPr>
      <w:rFonts w:asciiTheme="minorHAnsi" w:hAnsiTheme="minorHAnsi"/>
    </w:rPr>
  </w:style>
  <w:style w:type="paragraph" w:customStyle="1" w:styleId="SidebarHeading">
    <w:name w:val="Sidebar Heading"/>
    <w:next w:val="SidebarNormal"/>
    <w:link w:val="SidebarHeadingChar"/>
    <w:uiPriority w:val="11"/>
    <w:qFormat/>
    <w:rsid w:val="00997252"/>
    <w:pPr>
      <w:spacing w:before="120" w:after="60" w:line="240" w:lineRule="auto"/>
    </w:pPr>
    <w:rPr>
      <w:rFonts w:ascii="Franklin Gothic Medium Cond" w:eastAsia="Open Sans Condensed Light" w:hAnsi="Franklin Gothic Medium Cond" w:cs="Open Sans Condensed"/>
      <w:caps/>
      <w:color w:val="0052CC" w:themeColor="accent3"/>
      <w:sz w:val="18"/>
      <w:szCs w:val="21"/>
    </w:rPr>
  </w:style>
  <w:style w:type="character" w:customStyle="1" w:styleId="SidebarHeadingChar">
    <w:name w:val="Sidebar Heading Char"/>
    <w:basedOn w:val="DefaultParagraphFont"/>
    <w:link w:val="SidebarHeading"/>
    <w:uiPriority w:val="11"/>
    <w:rsid w:val="00997252"/>
    <w:rPr>
      <w:rFonts w:ascii="Franklin Gothic Medium Cond" w:eastAsia="Open Sans Condensed Light" w:hAnsi="Franklin Gothic Medium Cond" w:cs="Open Sans Condensed"/>
      <w:caps/>
      <w:color w:val="0052CC" w:themeColor="accent3"/>
      <w:sz w:val="18"/>
      <w:szCs w:val="21"/>
    </w:rPr>
  </w:style>
  <w:style w:type="paragraph" w:customStyle="1" w:styleId="CalloutBoxHeading-White">
    <w:name w:val="Callout Box Heading - White"/>
    <w:basedOn w:val="Normal"/>
    <w:next w:val="CalloutBoxNormal-White"/>
    <w:uiPriority w:val="11"/>
    <w:qFormat/>
    <w:rsid w:val="00190298"/>
    <w:pPr>
      <w:suppressAutoHyphens/>
      <w:autoSpaceDE w:val="0"/>
      <w:autoSpaceDN w:val="0"/>
      <w:adjustRightInd w:val="0"/>
      <w:spacing w:before="120" w:after="30" w:line="220" w:lineRule="atLeast"/>
      <w:textAlignment w:val="center"/>
    </w:pPr>
    <w:rPr>
      <w:rFonts w:ascii="Franklin Gothic Demi Cond" w:eastAsiaTheme="minorEastAsia" w:hAnsi="Franklin Gothic Demi Cond" w:cs="Franklin Gothic Demi Cond"/>
      <w:caps/>
      <w:color w:val="FFFFFF" w:themeColor="background1"/>
      <w:spacing w:val="2"/>
      <w:szCs w:val="20"/>
    </w:rPr>
  </w:style>
  <w:style w:type="paragraph" w:customStyle="1" w:styleId="SidebarNormal">
    <w:name w:val="Sidebar Normal"/>
    <w:link w:val="SidebarNormalChar"/>
    <w:uiPriority w:val="11"/>
    <w:qFormat/>
    <w:rsid w:val="00997252"/>
    <w:pPr>
      <w:spacing w:before="40" w:after="180" w:line="240" w:lineRule="auto"/>
      <w:contextualSpacing/>
    </w:pPr>
    <w:rPr>
      <w:rFonts w:ascii="Franklin Gothic Book" w:eastAsia="Times New Roman" w:hAnsi="Franklin Gothic Book" w:cs="Times New Roman"/>
      <w:sz w:val="18"/>
      <w:szCs w:val="20"/>
    </w:rPr>
  </w:style>
  <w:style w:type="character" w:customStyle="1" w:styleId="SidebarNormalChar">
    <w:name w:val="Sidebar Normal Char"/>
    <w:basedOn w:val="DefaultParagraphFont"/>
    <w:link w:val="SidebarNormal"/>
    <w:uiPriority w:val="11"/>
    <w:rsid w:val="00997252"/>
    <w:rPr>
      <w:rFonts w:ascii="Franklin Gothic Book" w:eastAsia="Times New Roman" w:hAnsi="Franklin Gothic Book" w:cs="Times New Roman"/>
      <w:sz w:val="18"/>
      <w:szCs w:val="20"/>
    </w:rPr>
  </w:style>
  <w:style w:type="paragraph" w:customStyle="1" w:styleId="CalloutBoxNormal">
    <w:name w:val="Callout Box Normal"/>
    <w:basedOn w:val="SidebarNormal"/>
    <w:uiPriority w:val="11"/>
    <w:qFormat/>
    <w:rsid w:val="00997252"/>
    <w:pPr>
      <w:spacing w:before="120" w:after="120" w:line="240" w:lineRule="atLeast"/>
      <w:contextualSpacing w:val="0"/>
    </w:pPr>
    <w:rPr>
      <w:color w:val="1B3349" w:themeColor="text2"/>
      <w:sz w:val="20"/>
    </w:rPr>
  </w:style>
  <w:style w:type="paragraph" w:customStyle="1" w:styleId="CalloutBoxNormal-White">
    <w:name w:val="Callout Box Normal - White"/>
    <w:basedOn w:val="CalloutBoxNormal"/>
    <w:uiPriority w:val="11"/>
    <w:qFormat/>
    <w:rsid w:val="00997252"/>
    <w:rPr>
      <w:color w:val="FFFFFF" w:themeColor="background1"/>
    </w:rPr>
  </w:style>
  <w:style w:type="paragraph" w:styleId="Caption">
    <w:name w:val="caption"/>
    <w:basedOn w:val="Normal"/>
    <w:next w:val="Normal"/>
    <w:link w:val="CaptionChar"/>
    <w:uiPriority w:val="5"/>
    <w:qFormat/>
    <w:rsid w:val="00997252"/>
    <w:pPr>
      <w:keepNext/>
      <w:widowControl w:val="0"/>
      <w:pBdr>
        <w:top w:val="single" w:sz="8" w:space="1" w:color="097538" w:themeColor="accent4"/>
      </w:pBdr>
      <w:suppressAutoHyphens/>
      <w:autoSpaceDE w:val="0"/>
      <w:autoSpaceDN w:val="0"/>
      <w:adjustRightInd w:val="0"/>
      <w:spacing w:before="140" w:line="240" w:lineRule="auto"/>
      <w:textAlignment w:val="center"/>
    </w:pPr>
    <w:rPr>
      <w:rFonts w:ascii="Franklin Gothic Demi Cond" w:eastAsiaTheme="minorEastAsia" w:hAnsi="Franklin Gothic Demi Cond" w:cs="FranklinGothic-Book"/>
      <w:caps/>
      <w:noProof/>
      <w:color w:val="1B3349" w:themeColor="text2"/>
      <w:sz w:val="18"/>
      <w:szCs w:val="20"/>
    </w:rPr>
  </w:style>
  <w:style w:type="table" w:styleId="ColorfulList-Accent1">
    <w:name w:val="Colorful List Accent 1"/>
    <w:basedOn w:val="TableNormal"/>
    <w:uiPriority w:val="72"/>
    <w:rsid w:val="002B5E37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</w:tblPr>
    <w:tcPr>
      <w:shd w:val="clear" w:color="auto" w:fill="DBF4F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05D14"/>
      </w:tcPr>
    </w:tblStylePr>
    <w:tblStylePr w:type="lastRow">
      <w:rPr>
        <w:b/>
        <w:bCs/>
        <w:color w:val="C05D1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E4FF"/>
      </w:tcPr>
    </w:tblStylePr>
    <w:tblStylePr w:type="band1Horz">
      <w:tblPr/>
      <w:tcPr>
        <w:shd w:val="clear" w:color="auto" w:fill="B6E9FF"/>
      </w:tcPr>
    </w:tblStylePr>
  </w:style>
  <w:style w:type="character" w:customStyle="1" w:styleId="Heading1Char">
    <w:name w:val="Heading 1 Char"/>
    <w:basedOn w:val="DefaultParagraphFont"/>
    <w:link w:val="Heading1"/>
    <w:uiPriority w:val="4"/>
    <w:rsid w:val="00965FFF"/>
    <w:rPr>
      <w:rFonts w:cs="FranklinGothic-Demi"/>
      <w:caps/>
      <w:color w:val="081931"/>
      <w:spacing w:val="20"/>
      <w:sz w:val="44"/>
      <w:szCs w:val="30"/>
    </w:rPr>
  </w:style>
  <w:style w:type="character" w:customStyle="1" w:styleId="Heading2Char">
    <w:name w:val="Heading 2 Char"/>
    <w:basedOn w:val="DefaultParagraphFont"/>
    <w:link w:val="Heading2"/>
    <w:uiPriority w:val="4"/>
    <w:rsid w:val="00153350"/>
    <w:rPr>
      <w:rFonts w:ascii="Franklin Gothic Medium" w:hAnsi="Franklin Gothic Medium" w:cs="FranklinGothic-Demi"/>
      <w:color w:val="081931"/>
      <w:sz w:val="32"/>
      <w:szCs w:val="23"/>
    </w:rPr>
  </w:style>
  <w:style w:type="character" w:customStyle="1" w:styleId="Heading3Char">
    <w:name w:val="Heading 3 Char"/>
    <w:basedOn w:val="DefaultParagraphFont"/>
    <w:link w:val="Heading3"/>
    <w:uiPriority w:val="4"/>
    <w:rsid w:val="00153350"/>
    <w:rPr>
      <w:rFonts w:asciiTheme="majorHAnsi" w:hAnsiTheme="majorHAnsi" w:cs="FranklinGothic-Demi"/>
      <w:color w:val="0052CC" w:themeColor="accent3"/>
      <w:sz w:val="24"/>
      <w:szCs w:val="23"/>
    </w:rPr>
  </w:style>
  <w:style w:type="character" w:customStyle="1" w:styleId="Heading4Char">
    <w:name w:val="Heading 4 Char"/>
    <w:basedOn w:val="DefaultParagraphFont"/>
    <w:link w:val="Heading4"/>
    <w:uiPriority w:val="4"/>
    <w:rsid w:val="00686BE0"/>
    <w:rPr>
      <w:rFonts w:asciiTheme="majorHAnsi" w:hAnsiTheme="majorHAnsi" w:cs="FranklinGothic-Demi"/>
      <w:color w:val="097538" w:themeColor="accent4"/>
      <w:sz w:val="23"/>
      <w:szCs w:val="23"/>
    </w:rPr>
  </w:style>
  <w:style w:type="character" w:customStyle="1" w:styleId="Heading5Char">
    <w:name w:val="Heading 5 Char"/>
    <w:basedOn w:val="DefaultParagraphFont"/>
    <w:link w:val="Heading5"/>
    <w:uiPriority w:val="4"/>
    <w:rsid w:val="00686BE0"/>
    <w:rPr>
      <w:rFonts w:asciiTheme="majorHAnsi" w:hAnsiTheme="majorHAnsi" w:cs="FranklinGothic-Demi"/>
      <w:iCs/>
      <w:color w:val="081931"/>
      <w:sz w:val="23"/>
      <w:szCs w:val="23"/>
    </w:rPr>
  </w:style>
  <w:style w:type="character" w:customStyle="1" w:styleId="Heading6Char">
    <w:name w:val="Heading 6 Char"/>
    <w:basedOn w:val="DefaultParagraphFont"/>
    <w:link w:val="Heading6"/>
    <w:uiPriority w:val="4"/>
    <w:rsid w:val="00686BE0"/>
    <w:rPr>
      <w:rFonts w:ascii="Franklin Gothic Medium" w:hAnsi="Franklin Gothic Medium" w:cs="FranklinGothic-Book"/>
      <w:iCs/>
      <w:color w:val="1B3349" w:themeColor="text2"/>
      <w:szCs w:val="24"/>
    </w:rPr>
  </w:style>
  <w:style w:type="character" w:customStyle="1" w:styleId="Heading7Char">
    <w:name w:val="Heading 7 Char"/>
    <w:basedOn w:val="DefaultParagraphFont"/>
    <w:link w:val="Heading7"/>
    <w:uiPriority w:val="4"/>
    <w:rsid w:val="008755A1"/>
    <w:rPr>
      <w:rFonts w:ascii="Franklin Gothic Medium" w:eastAsia="Times New Roman" w:hAnsi="Franklin Gothic Medium" w:cs="Times New Roman"/>
      <w:i/>
      <w:color w:val="1B3349" w:themeColor="text2"/>
      <w:szCs w:val="24"/>
    </w:rPr>
  </w:style>
  <w:style w:type="table" w:styleId="ColorfulShading-Accent2">
    <w:name w:val="Colorful Shading Accent 2"/>
    <w:basedOn w:val="TableNormal"/>
    <w:uiPriority w:val="71"/>
    <w:rsid w:val="002B5E3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E87722"/>
        <w:left w:val="single" w:sz="4" w:space="0" w:color="E87722"/>
        <w:bottom w:val="single" w:sz="4" w:space="0" w:color="E87722"/>
        <w:right w:val="single" w:sz="4" w:space="0" w:color="E87722"/>
        <w:insideH w:val="single" w:sz="4" w:space="0" w:color="FFFFFF"/>
        <w:insideV w:val="single" w:sz="4" w:space="0" w:color="FFFFFF"/>
      </w:tblBorders>
    </w:tblPr>
    <w:tcPr>
      <w:shd w:val="clear" w:color="auto" w:fill="FCF1E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772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0460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0460F"/>
          <w:insideV w:val="nil"/>
        </w:tcBorders>
        <w:shd w:val="clear" w:color="auto" w:fill="90460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460F"/>
      </w:tcPr>
    </w:tblStylePr>
    <w:tblStylePr w:type="band1Vert">
      <w:tblPr/>
      <w:tcPr>
        <w:shd w:val="clear" w:color="auto" w:fill="F5C8A6"/>
      </w:tcPr>
    </w:tblStylePr>
    <w:tblStylePr w:type="band1Horz">
      <w:tblPr/>
      <w:tcPr>
        <w:shd w:val="clear" w:color="auto" w:fill="F3BA9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basedOn w:val="DefaultParagraphFont"/>
    <w:uiPriority w:val="99"/>
    <w:semiHidden/>
    <w:rsid w:val="002B5E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B5E37"/>
    <w:pPr>
      <w:spacing w:after="200" w:line="240" w:lineRule="auto"/>
    </w:pPr>
    <w:rPr>
      <w:rFonts w:ascii="Arial" w:eastAsia="Calibri" w:hAnsi="Arial"/>
      <w:color w:val="717073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5E37"/>
    <w:rPr>
      <w:rFonts w:ascii="Arial" w:eastAsia="Calibri" w:hAnsi="Arial" w:cs="Times New Roman"/>
      <w:color w:val="71707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"/>
    <w:semiHidden/>
    <w:rsid w:val="002B5E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"/>
    <w:semiHidden/>
    <w:rsid w:val="002B5E37"/>
    <w:rPr>
      <w:rFonts w:ascii="Arial" w:eastAsia="Calibri" w:hAnsi="Arial" w:cs="Times New Roman"/>
      <w:b/>
      <w:bCs/>
      <w:color w:val="717073"/>
      <w:sz w:val="20"/>
      <w:szCs w:val="20"/>
    </w:rPr>
  </w:style>
  <w:style w:type="table" w:styleId="DarkList-Accent1">
    <w:name w:val="Dark List Accent 1"/>
    <w:basedOn w:val="TableNormal"/>
    <w:uiPriority w:val="70"/>
    <w:rsid w:val="002B5E37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StyleRowBandSize w:val="1"/>
      <w:tblStyleColBandSize w:val="1"/>
    </w:tblPr>
    <w:tcPr>
      <w:shd w:val="clear" w:color="auto" w:fill="00689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334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4D6D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4D6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6D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6D"/>
      </w:tcPr>
    </w:tblStylePr>
  </w:style>
  <w:style w:type="paragraph" w:customStyle="1" w:styleId="Default">
    <w:name w:val="Default"/>
    <w:uiPriority w:val="6"/>
    <w:semiHidden/>
    <w:unhideWhenUsed/>
    <w:rsid w:val="002B5E3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DividingLine">
    <w:name w:val="Dividing Line"/>
    <w:uiPriority w:val="99"/>
    <w:semiHidden/>
    <w:rsid w:val="002B5E37"/>
    <w:rPr>
      <w:color w:val="1B3349" w:themeColor="text2"/>
      <w:position w:val="1"/>
    </w:rPr>
  </w:style>
  <w:style w:type="character" w:styleId="Emphasis">
    <w:name w:val="Emphasis"/>
    <w:uiPriority w:val="5"/>
    <w:rsid w:val="00997252"/>
    <w:rPr>
      <w:rFonts w:ascii="Franklin Gothic Medium" w:hAnsi="Franklin Gothic Medium"/>
      <w:noProof/>
      <w:color w:val="1B3349" w:themeColor="text2"/>
    </w:rPr>
  </w:style>
  <w:style w:type="paragraph" w:customStyle="1" w:styleId="EvenFooter">
    <w:name w:val="EvenFooter"/>
    <w:link w:val="EvenFooterChar"/>
    <w:uiPriority w:val="39"/>
    <w:rsid w:val="00DB29AA"/>
    <w:pPr>
      <w:spacing w:after="0" w:line="240" w:lineRule="auto"/>
    </w:pPr>
    <w:rPr>
      <w:rFonts w:eastAsia="Times New Roman" w:cs="Times New Roman"/>
      <w:color w:val="1B3349" w:themeColor="text2"/>
      <w:sz w:val="16"/>
      <w:szCs w:val="16"/>
    </w:rPr>
  </w:style>
  <w:style w:type="character" w:customStyle="1" w:styleId="EvenFooterChar">
    <w:name w:val="EvenFooter Char"/>
    <w:basedOn w:val="DefaultParagraphFont"/>
    <w:link w:val="EvenFooter"/>
    <w:uiPriority w:val="39"/>
    <w:rsid w:val="00DB29AA"/>
    <w:rPr>
      <w:rFonts w:eastAsia="Times New Roman" w:cs="Times New Roman"/>
      <w:color w:val="1B3349" w:themeColor="text2"/>
      <w:sz w:val="16"/>
      <w:szCs w:val="16"/>
    </w:rPr>
  </w:style>
  <w:style w:type="paragraph" w:customStyle="1" w:styleId="EvenPage">
    <w:name w:val="EvenPage#"/>
    <w:link w:val="EvenPageChar"/>
    <w:uiPriority w:val="39"/>
    <w:rsid w:val="00DB29AA"/>
    <w:pPr>
      <w:spacing w:after="0" w:line="240" w:lineRule="auto"/>
    </w:pPr>
    <w:rPr>
      <w:rFonts w:eastAsiaTheme="minorHAnsi"/>
      <w:color w:val="1B3349" w:themeColor="text2"/>
      <w:sz w:val="16"/>
    </w:rPr>
  </w:style>
  <w:style w:type="character" w:customStyle="1" w:styleId="EvenPageChar">
    <w:name w:val="EvenPage# Char"/>
    <w:basedOn w:val="DefaultParagraphFont"/>
    <w:link w:val="EvenPage"/>
    <w:uiPriority w:val="39"/>
    <w:rsid w:val="00DB29AA"/>
    <w:rPr>
      <w:rFonts w:eastAsiaTheme="minorHAnsi"/>
      <w:color w:val="1B3349" w:themeColor="text2"/>
      <w:sz w:val="16"/>
    </w:rPr>
  </w:style>
  <w:style w:type="paragraph" w:customStyle="1" w:styleId="TableTitle">
    <w:name w:val="Table Title"/>
    <w:next w:val="Normal"/>
    <w:uiPriority w:val="9"/>
    <w:semiHidden/>
    <w:qFormat/>
    <w:rsid w:val="00997252"/>
    <w:pPr>
      <w:spacing w:before="60" w:after="60"/>
      <w:jc w:val="center"/>
    </w:pPr>
    <w:rPr>
      <w:rFonts w:ascii="Calibri" w:eastAsia="Times New Roman" w:hAnsi="Calibri" w:cs="Times New Roman"/>
      <w:b/>
      <w:color w:val="404040"/>
      <w:sz w:val="18"/>
      <w:szCs w:val="24"/>
    </w:rPr>
  </w:style>
  <w:style w:type="paragraph" w:customStyle="1" w:styleId="FigureTitle">
    <w:name w:val="Figure Title"/>
    <w:basedOn w:val="TableTitle"/>
    <w:next w:val="Normal"/>
    <w:uiPriority w:val="9"/>
    <w:semiHidden/>
    <w:qFormat/>
    <w:rsid w:val="00997252"/>
  </w:style>
  <w:style w:type="paragraph" w:styleId="Footer">
    <w:name w:val="footer"/>
    <w:basedOn w:val="Normal"/>
    <w:link w:val="FooterChar"/>
    <w:uiPriority w:val="99"/>
    <w:semiHidden/>
    <w:rsid w:val="002B5E37"/>
    <w:pPr>
      <w:tabs>
        <w:tab w:val="right" w:pos="10224"/>
      </w:tabs>
      <w:spacing w:after="0"/>
    </w:pPr>
    <w:rPr>
      <w:noProof/>
      <w:color w:val="000000" w:themeColor="text1"/>
      <w:sz w:val="16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6E11"/>
    <w:rPr>
      <w:rFonts w:ascii="Franklin Gothic Book" w:eastAsia="Times New Roman" w:hAnsi="Franklin Gothic Book" w:cs="Times New Roman"/>
      <w:noProof/>
      <w:color w:val="000000" w:themeColor="text1"/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2B5E37"/>
    <w:rPr>
      <w:vertAlign w:val="superscript"/>
    </w:rPr>
  </w:style>
  <w:style w:type="paragraph" w:styleId="FootnoteText">
    <w:name w:val="footnote text"/>
    <w:basedOn w:val="Normal"/>
    <w:link w:val="FootnoteTextChar"/>
    <w:uiPriority w:val="12"/>
    <w:unhideWhenUsed/>
    <w:rsid w:val="002B5E37"/>
    <w:pPr>
      <w:spacing w:after="0" w:line="240" w:lineRule="auto"/>
    </w:pPr>
    <w:rPr>
      <w:rFonts w:asciiTheme="minorHAnsi" w:eastAsia="Calibri" w:hAnsiTheme="minorHAnsi"/>
      <w:color w:val="000000" w:themeColor="text1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8D1D7B"/>
    <w:rPr>
      <w:rFonts w:eastAsia="Calibri" w:cs="Times New Roman"/>
      <w:color w:val="000000" w:themeColor="text1"/>
      <w:sz w:val="18"/>
      <w:szCs w:val="20"/>
    </w:rPr>
  </w:style>
  <w:style w:type="paragraph" w:customStyle="1" w:styleId="GraphicFootnote">
    <w:name w:val="Graphic Footnote"/>
    <w:basedOn w:val="Normal"/>
    <w:uiPriority w:val="7"/>
    <w:semiHidden/>
    <w:unhideWhenUsed/>
    <w:rsid w:val="002B5E37"/>
    <w:pPr>
      <w:spacing w:after="0" w:line="240" w:lineRule="auto"/>
      <w:jc w:val="center"/>
    </w:pPr>
    <w:rPr>
      <w:rFonts w:ascii="Roboto Condensed" w:hAnsi="Roboto Condensed"/>
      <w:color w:val="717073"/>
      <w:sz w:val="16"/>
      <w:szCs w:val="20"/>
    </w:rPr>
  </w:style>
  <w:style w:type="paragraph" w:customStyle="1" w:styleId="GraphicFootnoteLeft">
    <w:name w:val="Graphic Footnote Left"/>
    <w:basedOn w:val="GraphicFootnote"/>
    <w:uiPriority w:val="7"/>
    <w:semiHidden/>
    <w:unhideWhenUsed/>
    <w:rsid w:val="002B5E37"/>
    <w:pPr>
      <w:spacing w:before="120"/>
      <w:jc w:val="left"/>
    </w:pPr>
  </w:style>
  <w:style w:type="paragraph" w:customStyle="1" w:styleId="GraphicPullQuote1">
    <w:name w:val="Graphic Pull Quote 1"/>
    <w:basedOn w:val="Normal"/>
    <w:uiPriority w:val="7"/>
    <w:semiHidden/>
    <w:unhideWhenUsed/>
    <w:rsid w:val="002B5E37"/>
    <w:pPr>
      <w:framePr w:hSpace="180" w:wrap="around" w:vAnchor="page" w:hAnchor="margin" w:xAlign="center" w:y="3234"/>
      <w:suppressAutoHyphens/>
      <w:spacing w:before="120" w:after="60" w:line="240" w:lineRule="auto"/>
      <w:contextualSpacing/>
      <w:jc w:val="center"/>
    </w:pPr>
    <w:rPr>
      <w:rFonts w:ascii="Oswald" w:hAnsi="Oswald"/>
      <w:color w:val="006892"/>
      <w:sz w:val="32"/>
      <w:szCs w:val="20"/>
    </w:rPr>
  </w:style>
  <w:style w:type="paragraph" w:customStyle="1" w:styleId="GraphicPullQuote2">
    <w:name w:val="Graphic Pull Quote 2"/>
    <w:basedOn w:val="Normal"/>
    <w:uiPriority w:val="7"/>
    <w:semiHidden/>
    <w:unhideWhenUsed/>
    <w:qFormat/>
    <w:rsid w:val="00997252"/>
    <w:pPr>
      <w:spacing w:before="30" w:after="30" w:line="240" w:lineRule="auto"/>
      <w:jc w:val="center"/>
    </w:pPr>
    <w:rPr>
      <w:rFonts w:ascii="Open Sans Condensed Light" w:hAnsi="Open Sans Condensed Light" w:cs="Open Sans Condensed Light"/>
      <w:color w:val="545456"/>
      <w:sz w:val="32"/>
      <w:szCs w:val="32"/>
    </w:rPr>
  </w:style>
  <w:style w:type="paragraph" w:customStyle="1" w:styleId="HugeNumbers">
    <w:name w:val="Huge Numbers"/>
    <w:uiPriority w:val="6"/>
    <w:semiHidden/>
    <w:rsid w:val="002B5E37"/>
    <w:pPr>
      <w:spacing w:after="0" w:line="240" w:lineRule="auto"/>
      <w:jc w:val="right"/>
    </w:pPr>
    <w:rPr>
      <w:rFonts w:ascii="Open Sans" w:eastAsia="Times New Roman" w:hAnsi="Open Sans" w:cs="Times New Roman"/>
      <w:color w:val="545456"/>
      <w:sz w:val="96"/>
      <w:szCs w:val="20"/>
    </w:rPr>
  </w:style>
  <w:style w:type="character" w:customStyle="1" w:styleId="Heading8Char">
    <w:name w:val="Heading 8 Char"/>
    <w:basedOn w:val="DefaultParagraphFont"/>
    <w:link w:val="Heading8"/>
    <w:uiPriority w:val="4"/>
    <w:rsid w:val="008755A1"/>
    <w:rPr>
      <w:rFonts w:eastAsia="Times New Roman" w:cs="Times New Roman"/>
      <w:i/>
      <w:iCs/>
      <w:color w:val="505050"/>
      <w:szCs w:val="21"/>
    </w:rPr>
  </w:style>
  <w:style w:type="character" w:customStyle="1" w:styleId="Heading9Char">
    <w:name w:val="Heading 9 Char"/>
    <w:basedOn w:val="DefaultParagraphFont"/>
    <w:link w:val="Heading9"/>
    <w:uiPriority w:val="4"/>
    <w:rsid w:val="0022060B"/>
    <w:rPr>
      <w:rFonts w:eastAsia="Times New Roman" w:cs="Times New Roman"/>
      <w:i/>
      <w:color w:val="0052CC" w:themeColor="accent3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2B5E37"/>
    <w:rPr>
      <w:color w:val="0052CC" w:themeColor="accent3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B5E37"/>
    <w:pPr>
      <w:spacing w:after="0"/>
      <w:ind w:left="2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2B5E37"/>
    <w:pPr>
      <w:spacing w:after="0"/>
      <w:ind w:left="4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2B5E37"/>
    <w:pPr>
      <w:spacing w:after="0"/>
      <w:ind w:left="6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rsid w:val="002B5E37"/>
    <w:pPr>
      <w:spacing w:after="0"/>
      <w:ind w:left="8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rsid w:val="002B5E37"/>
    <w:pPr>
      <w:spacing w:after="0"/>
      <w:ind w:left="10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rsid w:val="002B5E37"/>
    <w:pPr>
      <w:spacing w:after="0"/>
      <w:ind w:left="12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rsid w:val="002B5E37"/>
    <w:pPr>
      <w:spacing w:after="0"/>
      <w:ind w:left="14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rsid w:val="002B5E37"/>
    <w:pPr>
      <w:spacing w:after="0"/>
      <w:ind w:left="16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rsid w:val="002B5E37"/>
    <w:pPr>
      <w:spacing w:after="0"/>
      <w:ind w:left="1800" w:hanging="200"/>
    </w:pPr>
    <w:rPr>
      <w:rFonts w:asciiTheme="minorHAnsi" w:hAnsiTheme="minorHAnsi"/>
      <w:color w:val="000000" w:themeColor="text1"/>
      <w:sz w:val="18"/>
      <w:szCs w:val="18"/>
    </w:rPr>
  </w:style>
  <w:style w:type="paragraph" w:styleId="IndexHeading">
    <w:name w:val="index heading"/>
    <w:basedOn w:val="Normal"/>
    <w:next w:val="Index1"/>
    <w:uiPriority w:val="99"/>
    <w:semiHidden/>
    <w:rsid w:val="002B5E37"/>
    <w:pPr>
      <w:spacing w:before="240"/>
      <w:jc w:val="center"/>
    </w:pPr>
    <w:rPr>
      <w:rFonts w:asciiTheme="minorHAnsi" w:hAnsiTheme="minorHAnsi"/>
      <w:b/>
      <w:bCs/>
      <w:color w:val="000000" w:themeColor="text1"/>
      <w:sz w:val="26"/>
      <w:szCs w:val="26"/>
    </w:rPr>
  </w:style>
  <w:style w:type="table" w:styleId="LightGrid-Accent6">
    <w:name w:val="Light Grid Accent 6"/>
    <w:basedOn w:val="TableNormal"/>
    <w:uiPriority w:val="62"/>
    <w:rsid w:val="002B5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9A942"/>
        <w:left w:val="single" w:sz="8" w:space="0" w:color="49A942"/>
        <w:bottom w:val="single" w:sz="8" w:space="0" w:color="49A942"/>
        <w:right w:val="single" w:sz="8" w:space="0" w:color="49A942"/>
        <w:insideH w:val="single" w:sz="8" w:space="0" w:color="49A942"/>
        <w:insideV w:val="single" w:sz="8" w:space="0" w:color="49A94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9A942"/>
          <w:left w:val="single" w:sz="8" w:space="0" w:color="49A942"/>
          <w:bottom w:val="single" w:sz="18" w:space="0" w:color="49A942"/>
          <w:right w:val="single" w:sz="8" w:space="0" w:color="49A942"/>
          <w:insideH w:val="nil"/>
          <w:insideV w:val="single" w:sz="8" w:space="0" w:color="49A94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9A942"/>
          <w:left w:val="single" w:sz="8" w:space="0" w:color="49A942"/>
          <w:bottom w:val="single" w:sz="8" w:space="0" w:color="49A942"/>
          <w:right w:val="single" w:sz="8" w:space="0" w:color="49A942"/>
          <w:insideH w:val="nil"/>
          <w:insideV w:val="single" w:sz="8" w:space="0" w:color="49A94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9A942"/>
          <w:left w:val="single" w:sz="8" w:space="0" w:color="49A942"/>
          <w:bottom w:val="single" w:sz="8" w:space="0" w:color="49A942"/>
          <w:right w:val="single" w:sz="8" w:space="0" w:color="49A942"/>
        </w:tcBorders>
      </w:tcPr>
    </w:tblStylePr>
    <w:tblStylePr w:type="band1Vert">
      <w:tblPr/>
      <w:tcPr>
        <w:tcBorders>
          <w:top w:val="single" w:sz="8" w:space="0" w:color="49A942"/>
          <w:left w:val="single" w:sz="8" w:space="0" w:color="49A942"/>
          <w:bottom w:val="single" w:sz="8" w:space="0" w:color="49A942"/>
          <w:right w:val="single" w:sz="8" w:space="0" w:color="49A942"/>
        </w:tcBorders>
        <w:shd w:val="clear" w:color="auto" w:fill="D0ECCE"/>
      </w:tcPr>
    </w:tblStylePr>
    <w:tblStylePr w:type="band1Horz">
      <w:tblPr/>
      <w:tcPr>
        <w:tcBorders>
          <w:top w:val="single" w:sz="8" w:space="0" w:color="49A942"/>
          <w:left w:val="single" w:sz="8" w:space="0" w:color="49A942"/>
          <w:bottom w:val="single" w:sz="8" w:space="0" w:color="49A942"/>
          <w:right w:val="single" w:sz="8" w:space="0" w:color="49A942"/>
          <w:insideV w:val="single" w:sz="8" w:space="0" w:color="49A942"/>
        </w:tcBorders>
        <w:shd w:val="clear" w:color="auto" w:fill="D0ECCE"/>
      </w:tcPr>
    </w:tblStylePr>
    <w:tblStylePr w:type="band2Horz">
      <w:tblPr/>
      <w:tcPr>
        <w:tcBorders>
          <w:top w:val="single" w:sz="8" w:space="0" w:color="49A942"/>
          <w:left w:val="single" w:sz="8" w:space="0" w:color="49A942"/>
          <w:bottom w:val="single" w:sz="8" w:space="0" w:color="49A942"/>
          <w:right w:val="single" w:sz="8" w:space="0" w:color="49A942"/>
          <w:insideV w:val="single" w:sz="8" w:space="0" w:color="49A942"/>
        </w:tcBorders>
      </w:tcPr>
    </w:tblStylePr>
  </w:style>
  <w:style w:type="table" w:styleId="LightShading-Accent2">
    <w:name w:val="Light Shading Accent 2"/>
    <w:basedOn w:val="TableNormal"/>
    <w:uiPriority w:val="60"/>
    <w:rsid w:val="002B5E37"/>
    <w:pPr>
      <w:spacing w:after="0" w:line="240" w:lineRule="auto"/>
    </w:pPr>
    <w:rPr>
      <w:rFonts w:ascii="Times New Roman" w:eastAsia="Times New Roman" w:hAnsi="Times New Roman" w:cs="Times New Roman"/>
      <w:color w:val="B45712"/>
      <w:sz w:val="20"/>
      <w:szCs w:val="20"/>
    </w:rPr>
    <w:tblPr>
      <w:tblStyleRowBandSize w:val="1"/>
      <w:tblStyleColBandSize w:val="1"/>
      <w:tblBorders>
        <w:top w:val="single" w:sz="8" w:space="0" w:color="E87722"/>
        <w:bottom w:val="single" w:sz="8" w:space="0" w:color="E8772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7722"/>
          <w:left w:val="nil"/>
          <w:bottom w:val="single" w:sz="8" w:space="0" w:color="E8772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7722"/>
          <w:left w:val="nil"/>
          <w:bottom w:val="single" w:sz="8" w:space="0" w:color="E8772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DC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DC8"/>
      </w:tcPr>
    </w:tblStylePr>
  </w:style>
  <w:style w:type="table" w:styleId="LightShading-Accent4">
    <w:name w:val="Light Shading Accent 4"/>
    <w:basedOn w:val="TableNormal"/>
    <w:uiPriority w:val="60"/>
    <w:rsid w:val="002B5E37"/>
    <w:pPr>
      <w:spacing w:after="0" w:line="240" w:lineRule="auto"/>
    </w:pPr>
    <w:rPr>
      <w:rFonts w:ascii="Times New Roman" w:eastAsia="Times New Roman" w:hAnsi="Times New Roman" w:cs="Times New Roman"/>
      <w:color w:val="B57E00"/>
      <w:sz w:val="20"/>
      <w:szCs w:val="20"/>
    </w:rPr>
    <w:tblPr>
      <w:tblStyleRowBandSize w:val="1"/>
      <w:tblStyleColBandSize w:val="1"/>
      <w:tblBorders>
        <w:top w:val="single" w:sz="8" w:space="0" w:color="F2A900"/>
        <w:bottom w:val="single" w:sz="8" w:space="0" w:color="F2A9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A900"/>
          <w:left w:val="nil"/>
          <w:bottom w:val="single" w:sz="8" w:space="0" w:color="F2A9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A900"/>
          <w:left w:val="nil"/>
          <w:bottom w:val="single" w:sz="8" w:space="0" w:color="F2A9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A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ABC"/>
      </w:tcPr>
    </w:tblStylePr>
  </w:style>
  <w:style w:type="paragraph" w:styleId="ListBullet">
    <w:name w:val="List Bullet"/>
    <w:basedOn w:val="Normal"/>
    <w:uiPriority w:val="99"/>
    <w:semiHidden/>
    <w:rsid w:val="002B5E37"/>
    <w:pPr>
      <w:tabs>
        <w:tab w:val="num" w:pos="360"/>
      </w:tabs>
      <w:spacing w:after="100" w:line="288" w:lineRule="auto"/>
      <w:ind w:left="360" w:hanging="360"/>
      <w:contextualSpacing/>
    </w:pPr>
    <w:rPr>
      <w:rFonts w:ascii="Arial" w:hAnsi="Arial"/>
      <w:color w:val="404040"/>
      <w:sz w:val="18"/>
      <w:szCs w:val="22"/>
    </w:rPr>
  </w:style>
  <w:style w:type="paragraph" w:styleId="ListBullet2">
    <w:name w:val="List Bullet 2"/>
    <w:basedOn w:val="Normal"/>
    <w:autoRedefine/>
    <w:uiPriority w:val="5"/>
    <w:semiHidden/>
    <w:unhideWhenUsed/>
    <w:rsid w:val="002B5E37"/>
    <w:pPr>
      <w:tabs>
        <w:tab w:val="num" w:pos="720"/>
      </w:tabs>
      <w:spacing w:after="0" w:line="240" w:lineRule="auto"/>
      <w:ind w:left="720" w:hanging="360"/>
    </w:pPr>
    <w:rPr>
      <w:rFonts w:ascii="Calibri" w:hAnsi="Calibri"/>
      <w:color w:val="auto"/>
      <w:szCs w:val="22"/>
    </w:rPr>
  </w:style>
  <w:style w:type="paragraph" w:styleId="ListContinue">
    <w:name w:val="List Continue"/>
    <w:basedOn w:val="Normal"/>
    <w:uiPriority w:val="99"/>
    <w:semiHidden/>
    <w:unhideWhenUsed/>
    <w:rsid w:val="002B5E37"/>
    <w:pPr>
      <w:spacing w:before="120"/>
      <w:ind w:left="360"/>
      <w:contextualSpacing/>
    </w:pPr>
    <w:rPr>
      <w:color w:val="000000" w:themeColor="text1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2B5E37"/>
    <w:pPr>
      <w:numPr>
        <w:ilvl w:val="4"/>
        <w:numId w:val="7"/>
      </w:numPr>
      <w:contextualSpacing/>
    </w:pPr>
    <w:rPr>
      <w:color w:val="000000" w:themeColor="text1"/>
      <w:szCs w:val="22"/>
    </w:rPr>
  </w:style>
  <w:style w:type="paragraph" w:styleId="ListNumber">
    <w:name w:val="List Number"/>
    <w:basedOn w:val="Normal"/>
    <w:uiPriority w:val="4"/>
    <w:qFormat/>
    <w:rsid w:val="00997252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5"/>
    <w:semiHidden/>
    <w:rsid w:val="002B5E37"/>
    <w:pPr>
      <w:numPr>
        <w:ilvl w:val="1"/>
        <w:numId w:val="7"/>
      </w:numPr>
      <w:spacing w:before="120"/>
      <w:contextualSpacing/>
    </w:pPr>
    <w:rPr>
      <w:color w:val="000000" w:themeColor="text1"/>
      <w:szCs w:val="22"/>
    </w:rPr>
  </w:style>
  <w:style w:type="paragraph" w:styleId="ListNumber3">
    <w:name w:val="List Number 3"/>
    <w:basedOn w:val="Normal"/>
    <w:uiPriority w:val="5"/>
    <w:semiHidden/>
    <w:rsid w:val="002B5E37"/>
    <w:pPr>
      <w:numPr>
        <w:ilvl w:val="2"/>
        <w:numId w:val="7"/>
      </w:numPr>
      <w:spacing w:before="120"/>
      <w:contextualSpacing/>
    </w:pPr>
    <w:rPr>
      <w:color w:val="000000" w:themeColor="text1"/>
      <w:szCs w:val="22"/>
    </w:rPr>
  </w:style>
  <w:style w:type="paragraph" w:styleId="ListNumber4">
    <w:name w:val="List Number 4"/>
    <w:basedOn w:val="Normal"/>
    <w:uiPriority w:val="5"/>
    <w:semiHidden/>
    <w:rsid w:val="002B5E37"/>
    <w:pPr>
      <w:numPr>
        <w:ilvl w:val="3"/>
        <w:numId w:val="7"/>
      </w:numPr>
      <w:contextualSpacing/>
    </w:pPr>
    <w:rPr>
      <w:color w:val="000000" w:themeColor="text1"/>
      <w:szCs w:val="22"/>
    </w:rPr>
  </w:style>
  <w:style w:type="paragraph" w:styleId="ListNumber5">
    <w:name w:val="List Number 5"/>
    <w:basedOn w:val="Normal"/>
    <w:uiPriority w:val="5"/>
    <w:semiHidden/>
    <w:rsid w:val="002B5E37"/>
    <w:pPr>
      <w:contextualSpacing/>
    </w:pPr>
    <w:rPr>
      <w:color w:val="000000" w:themeColor="text1"/>
      <w:szCs w:val="22"/>
    </w:rPr>
  </w:style>
  <w:style w:type="numbering" w:customStyle="1" w:styleId="ListStyle-LetterheadBullets1">
    <w:name w:val="ListStyle-LetterheadBullets1"/>
    <w:uiPriority w:val="99"/>
    <w:rsid w:val="008011DA"/>
    <w:pPr>
      <w:numPr>
        <w:numId w:val="2"/>
      </w:numPr>
    </w:pPr>
  </w:style>
  <w:style w:type="numbering" w:customStyle="1" w:styleId="ListStyle-Headings">
    <w:name w:val="ListStyle-Headings"/>
    <w:uiPriority w:val="99"/>
    <w:rsid w:val="002B5E37"/>
    <w:pPr>
      <w:numPr>
        <w:numId w:val="8"/>
      </w:numPr>
    </w:pPr>
  </w:style>
  <w:style w:type="numbering" w:customStyle="1" w:styleId="ListStyle-Numbers1">
    <w:name w:val="ListStyle-Numbers1"/>
    <w:uiPriority w:val="99"/>
    <w:rsid w:val="00050298"/>
    <w:pPr>
      <w:numPr>
        <w:numId w:val="9"/>
      </w:numPr>
    </w:pPr>
  </w:style>
  <w:style w:type="table" w:styleId="MediumGrid2-Accent1">
    <w:name w:val="Medium Grid 2 Accent 1"/>
    <w:basedOn w:val="TableNormal"/>
    <w:uiPriority w:val="68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6892"/>
        <w:left w:val="single" w:sz="8" w:space="0" w:color="006892"/>
        <w:bottom w:val="single" w:sz="8" w:space="0" w:color="006892"/>
        <w:right w:val="single" w:sz="8" w:space="0" w:color="006892"/>
        <w:insideH w:val="single" w:sz="8" w:space="0" w:color="006892"/>
        <w:insideV w:val="single" w:sz="8" w:space="0" w:color="006892"/>
      </w:tblBorders>
    </w:tblPr>
    <w:tcPr>
      <w:shd w:val="clear" w:color="auto" w:fill="A5E4FF"/>
    </w:tcPr>
    <w:tblStylePr w:type="firstRow">
      <w:rPr>
        <w:b/>
        <w:bCs/>
        <w:color w:val="000000"/>
      </w:rPr>
      <w:tblPr/>
      <w:tcPr>
        <w:shd w:val="clear" w:color="auto" w:fill="DBF4F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E9FF"/>
      </w:tcPr>
    </w:tblStylePr>
    <w:tblStylePr w:type="band1Vert">
      <w:tblPr/>
      <w:tcPr>
        <w:shd w:val="clear" w:color="auto" w:fill="49CAFF"/>
      </w:tcPr>
    </w:tblStylePr>
    <w:tblStylePr w:type="band1Horz">
      <w:tblPr/>
      <w:tcPr>
        <w:tcBorders>
          <w:insideH w:val="single" w:sz="6" w:space="0" w:color="006892"/>
          <w:insideV w:val="single" w:sz="6" w:space="0" w:color="006892"/>
        </w:tcBorders>
        <w:shd w:val="clear" w:color="auto" w:fill="49CAFF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E87722"/>
        <w:left w:val="single" w:sz="8" w:space="0" w:color="E87722"/>
        <w:bottom w:val="single" w:sz="8" w:space="0" w:color="E87722"/>
        <w:right w:val="single" w:sz="8" w:space="0" w:color="E87722"/>
        <w:insideH w:val="single" w:sz="8" w:space="0" w:color="E87722"/>
        <w:insideV w:val="single" w:sz="8" w:space="0" w:color="E87722"/>
      </w:tblBorders>
    </w:tblPr>
    <w:tcPr>
      <w:shd w:val="clear" w:color="auto" w:fill="F9DDC8"/>
    </w:tcPr>
    <w:tblStylePr w:type="firstRow">
      <w:rPr>
        <w:b/>
        <w:bCs/>
        <w:color w:val="000000"/>
      </w:rPr>
      <w:tblPr/>
      <w:tcPr>
        <w:shd w:val="clear" w:color="auto" w:fill="FCF1E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3D2"/>
      </w:tcPr>
    </w:tblStylePr>
    <w:tblStylePr w:type="band1Vert">
      <w:tblPr/>
      <w:tcPr>
        <w:shd w:val="clear" w:color="auto" w:fill="F3BA90"/>
      </w:tcPr>
    </w:tblStylePr>
    <w:tblStylePr w:type="band1Horz">
      <w:tblPr/>
      <w:tcPr>
        <w:tcBorders>
          <w:insideH w:val="single" w:sz="6" w:space="0" w:color="E87722"/>
          <w:insideV w:val="single" w:sz="6" w:space="0" w:color="E87722"/>
        </w:tcBorders>
        <w:shd w:val="clear" w:color="auto" w:fill="F3BA90"/>
      </w:tcPr>
    </w:tblStylePr>
    <w:tblStylePr w:type="nwCell">
      <w:tblPr/>
      <w:tcPr>
        <w:shd w:val="clear" w:color="auto" w:fill="FFFFFF"/>
      </w:tcPr>
    </w:tblStylePr>
  </w:style>
  <w:style w:type="table" w:styleId="MediumList2-Accent1">
    <w:name w:val="Medium List 2 Accent 1"/>
    <w:basedOn w:val="TableNormal"/>
    <w:uiPriority w:val="66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6892"/>
        <w:left w:val="single" w:sz="8" w:space="0" w:color="006892"/>
        <w:bottom w:val="single" w:sz="8" w:space="0" w:color="006892"/>
        <w:right w:val="single" w:sz="8" w:space="0" w:color="00689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89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689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89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689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E4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5E4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B5E37"/>
    <w:pPr>
      <w:spacing w:after="0" w:line="240" w:lineRule="auto"/>
    </w:pPr>
    <w:rPr>
      <w:rFonts w:ascii="Cambria" w:eastAsia="Times New Roman" w:hAnsi="Cambria" w:cs="Times New Roman"/>
      <w:color w:val="006892"/>
      <w:sz w:val="20"/>
      <w:szCs w:val="20"/>
    </w:rPr>
    <w:tblPr>
      <w:tblStyleRowBandSize w:val="1"/>
      <w:tblStyleColBandSize w:val="1"/>
      <w:tblBorders>
        <w:top w:val="single" w:sz="4" w:space="0" w:color="006892"/>
        <w:insideH w:val="single" w:sz="4" w:space="0" w:color="00689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7722"/>
          <w:right w:val="nil"/>
          <w:insideH w:val="nil"/>
          <w:insideV w:val="nil"/>
        </w:tcBorders>
        <w:shd w:val="clear" w:color="auto" w:fill="FFFFFF"/>
        <w:vAlign w:val="bottom"/>
      </w:tcPr>
    </w:tblStylePr>
    <w:tblStylePr w:type="lastRow">
      <w:tblPr/>
      <w:tcPr>
        <w:tcBorders>
          <w:top w:val="single" w:sz="8" w:space="0" w:color="E8772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color w:val="FFFFFF"/>
      </w:rPr>
      <w:tblPr/>
      <w:tcPr>
        <w:shd w:val="clear" w:color="auto" w:fill="006892"/>
      </w:tcPr>
    </w:tblStylePr>
    <w:tblStylePr w:type="lastCol">
      <w:tblPr/>
      <w:tcPr>
        <w:tcBorders>
          <w:top w:val="nil"/>
          <w:left w:val="single" w:sz="8" w:space="0" w:color="E8772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DC8"/>
      </w:tcPr>
    </w:tblStylePr>
    <w:tblStylePr w:type="band1Horz">
      <w:tblPr/>
      <w:tcPr>
        <w:shd w:val="clear" w:color="auto" w:fill="F2F2F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A0AF"/>
        <w:left w:val="single" w:sz="8" w:space="0" w:color="00A0AF"/>
        <w:bottom w:val="single" w:sz="8" w:space="0" w:color="00A0AF"/>
        <w:right w:val="single" w:sz="8" w:space="0" w:color="00A0A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0A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A0AF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0A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A0A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F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F7F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B5E3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49A942"/>
        <w:left w:val="single" w:sz="8" w:space="0" w:color="49A942"/>
        <w:bottom w:val="single" w:sz="8" w:space="0" w:color="49A942"/>
        <w:right w:val="single" w:sz="8" w:space="0" w:color="49A94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9A94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9A94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9A94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9A94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CC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CC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B5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772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772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772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B5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0A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0A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0A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eading1-NoNumber">
    <w:name w:val="Heading 1 - No Number"/>
    <w:next w:val="Normal"/>
    <w:link w:val="Heading1-NoNumberChar"/>
    <w:qFormat/>
    <w:rsid w:val="0058796A"/>
    <w:pPr>
      <w:spacing w:before="240" w:after="280" w:line="440" w:lineRule="exact"/>
      <w:outlineLvl w:val="0"/>
    </w:pPr>
    <w:rPr>
      <w:rFonts w:cs="FranklinGothic-Demi"/>
      <w:caps/>
      <w:color w:val="081931"/>
      <w:spacing w:val="20"/>
      <w:sz w:val="44"/>
      <w:szCs w:val="30"/>
    </w:rPr>
  </w:style>
  <w:style w:type="paragraph" w:styleId="NormalWeb">
    <w:name w:val="Normal (Web)"/>
    <w:basedOn w:val="Normal"/>
    <w:uiPriority w:val="99"/>
    <w:semiHidden/>
    <w:rsid w:val="002B5E37"/>
    <w:pPr>
      <w:spacing w:before="100" w:beforeAutospacing="1" w:after="100" w:afterAutospacing="1" w:line="240" w:lineRule="auto"/>
    </w:pPr>
    <w:rPr>
      <w:rFonts w:ascii="Times New Roman" w:hAnsi="Times New Roman"/>
      <w:color w:val="717073"/>
      <w:sz w:val="24"/>
      <w:szCs w:val="22"/>
    </w:rPr>
  </w:style>
  <w:style w:type="paragraph" w:customStyle="1" w:styleId="Numbered">
    <w:name w:val="Numbered"/>
    <w:basedOn w:val="Normal"/>
    <w:uiPriority w:val="99"/>
    <w:semiHidden/>
    <w:rsid w:val="002B5E37"/>
    <w:pPr>
      <w:numPr>
        <w:numId w:val="10"/>
      </w:numPr>
      <w:tabs>
        <w:tab w:val="clear" w:pos="720"/>
      </w:tabs>
      <w:spacing w:before="120" w:after="0" w:line="240" w:lineRule="auto"/>
      <w:ind w:left="187" w:hanging="187"/>
    </w:pPr>
    <w:rPr>
      <w:rFonts w:ascii="Arial" w:hAnsi="Arial"/>
    </w:rPr>
  </w:style>
  <w:style w:type="paragraph" w:customStyle="1" w:styleId="OddFooter">
    <w:name w:val="OddFooter"/>
    <w:link w:val="OddFooterChar"/>
    <w:uiPriority w:val="39"/>
    <w:rsid w:val="00DB29AA"/>
    <w:pPr>
      <w:spacing w:after="0" w:line="240" w:lineRule="auto"/>
      <w:jc w:val="right"/>
    </w:pPr>
    <w:rPr>
      <w:rFonts w:eastAsia="Times New Roman" w:cs="Times New Roman"/>
      <w:color w:val="1B3349" w:themeColor="text2"/>
      <w:sz w:val="16"/>
      <w:szCs w:val="16"/>
    </w:rPr>
  </w:style>
  <w:style w:type="character" w:customStyle="1" w:styleId="OddFooterChar">
    <w:name w:val="OddFooter Char"/>
    <w:basedOn w:val="DefaultParagraphFont"/>
    <w:link w:val="OddFooter"/>
    <w:uiPriority w:val="39"/>
    <w:rsid w:val="00DB29AA"/>
    <w:rPr>
      <w:rFonts w:eastAsia="Times New Roman" w:cs="Times New Roman"/>
      <w:color w:val="1B3349" w:themeColor="text2"/>
      <w:sz w:val="16"/>
      <w:szCs w:val="16"/>
    </w:rPr>
  </w:style>
  <w:style w:type="paragraph" w:customStyle="1" w:styleId="OddPage">
    <w:name w:val="OddPage#"/>
    <w:link w:val="OddPageChar"/>
    <w:uiPriority w:val="39"/>
    <w:rsid w:val="00DB29AA"/>
    <w:pPr>
      <w:spacing w:after="0" w:line="240" w:lineRule="auto"/>
      <w:jc w:val="right"/>
    </w:pPr>
    <w:rPr>
      <w:rFonts w:eastAsiaTheme="minorHAnsi"/>
      <w:noProof/>
      <w:color w:val="1B3349" w:themeColor="text2"/>
      <w:sz w:val="16"/>
    </w:rPr>
  </w:style>
  <w:style w:type="character" w:customStyle="1" w:styleId="OddPageChar">
    <w:name w:val="OddPage# Char"/>
    <w:basedOn w:val="DefaultParagraphFont"/>
    <w:link w:val="OddPage"/>
    <w:uiPriority w:val="39"/>
    <w:rsid w:val="00DB29AA"/>
    <w:rPr>
      <w:rFonts w:eastAsiaTheme="minorHAnsi"/>
      <w:noProof/>
      <w:color w:val="1B3349" w:themeColor="text2"/>
      <w:sz w:val="16"/>
    </w:rPr>
  </w:style>
  <w:style w:type="character" w:styleId="PageNumber">
    <w:name w:val="page number"/>
    <w:uiPriority w:val="39"/>
    <w:semiHidden/>
    <w:rsid w:val="002B5E37"/>
    <w:rPr>
      <w:rFonts w:asciiTheme="majorHAnsi" w:hAnsiTheme="majorHAnsi" w:cs="FranklinGothic-Demi"/>
      <w:color w:val="53565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2B5E37"/>
    <w:pPr>
      <w:spacing w:after="0" w:line="240" w:lineRule="auto"/>
    </w:pPr>
    <w:rPr>
      <w:rFonts w:ascii="Consolas" w:eastAsia="Calibri" w:hAnsi="Consolas"/>
      <w:color w:val="717073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B5E37"/>
    <w:rPr>
      <w:rFonts w:ascii="Consolas" w:eastAsia="Calibri" w:hAnsi="Consolas" w:cs="Times New Roman"/>
      <w:color w:val="717073"/>
      <w:sz w:val="21"/>
      <w:szCs w:val="21"/>
    </w:rPr>
  </w:style>
  <w:style w:type="paragraph" w:customStyle="1" w:styleId="Question">
    <w:name w:val="Question"/>
    <w:basedOn w:val="Normal"/>
    <w:next w:val="Normal"/>
    <w:uiPriority w:val="12"/>
    <w:qFormat/>
    <w:rsid w:val="00997252"/>
    <w:pPr>
      <w:pBdr>
        <w:top w:val="single" w:sz="4" w:space="4" w:color="1B3349" w:themeColor="text2"/>
        <w:bottom w:val="single" w:sz="4" w:space="6" w:color="1B3349" w:themeColor="text2"/>
      </w:pBdr>
      <w:spacing w:before="60" w:after="60" w:line="240" w:lineRule="auto"/>
      <w:ind w:right="29"/>
    </w:pPr>
    <w:rPr>
      <w:rFonts w:ascii="Franklin Gothic Medium Cond" w:hAnsi="Franklin Gothic Medium Cond"/>
      <w:bCs/>
      <w:i/>
      <w:color w:val="0052CC" w:themeColor="accent3"/>
      <w:szCs w:val="20"/>
    </w:rPr>
  </w:style>
  <w:style w:type="paragraph" w:styleId="Quote">
    <w:name w:val="Quote"/>
    <w:basedOn w:val="PullQuote"/>
    <w:next w:val="Normal"/>
    <w:link w:val="QuoteChar"/>
    <w:uiPriority w:val="29"/>
    <w:semiHidden/>
    <w:rsid w:val="002B5E37"/>
    <w:pPr>
      <w:spacing w:after="100" w:line="288" w:lineRule="auto"/>
      <w:ind w:left="720" w:right="72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02FE8"/>
    <w:rPr>
      <w:rFonts w:ascii="Franklin Gothic Medium" w:eastAsia="Times New Roman" w:hAnsi="Franklin Gothic Medium" w:cs="Times New Roman"/>
      <w:i/>
      <w:color w:val="1B3349" w:themeColor="text2"/>
      <w:sz w:val="20"/>
      <w:szCs w:val="20"/>
    </w:rPr>
  </w:style>
  <w:style w:type="paragraph" w:customStyle="1" w:styleId="Run-in">
    <w:name w:val="Run-in"/>
    <w:basedOn w:val="Normal"/>
    <w:link w:val="Run-inChar"/>
    <w:uiPriority w:val="59"/>
    <w:semiHidden/>
    <w:unhideWhenUsed/>
    <w:qFormat/>
    <w:rsid w:val="00997252"/>
    <w:pPr>
      <w:spacing w:before="240" w:after="60" w:line="240" w:lineRule="auto"/>
    </w:pPr>
    <w:rPr>
      <w:rFonts w:ascii="Arial" w:eastAsiaTheme="minorHAnsi" w:hAnsi="Arial" w:cstheme="minorBidi"/>
      <w:b/>
      <w:i/>
      <w:color w:val="00678F"/>
      <w:sz w:val="18"/>
    </w:rPr>
  </w:style>
  <w:style w:type="character" w:customStyle="1" w:styleId="Run-inChar">
    <w:name w:val="Run-in Char"/>
    <w:basedOn w:val="DefaultParagraphFont"/>
    <w:link w:val="Run-in"/>
    <w:uiPriority w:val="59"/>
    <w:semiHidden/>
    <w:rsid w:val="00997252"/>
    <w:rPr>
      <w:rFonts w:ascii="Arial" w:eastAsiaTheme="minorHAnsi" w:hAnsi="Arial"/>
      <w:b/>
      <w:i/>
      <w:color w:val="00678F"/>
      <w:sz w:val="18"/>
      <w:szCs w:val="24"/>
    </w:rPr>
  </w:style>
  <w:style w:type="paragraph" w:customStyle="1" w:styleId="Resume-WorkDescription">
    <w:name w:val="Resume - Work Description"/>
    <w:basedOn w:val="Normal"/>
    <w:uiPriority w:val="6"/>
    <w:semiHidden/>
    <w:rsid w:val="00A277C9"/>
    <w:pPr>
      <w:suppressAutoHyphens/>
      <w:autoSpaceDE w:val="0"/>
      <w:autoSpaceDN w:val="0"/>
      <w:adjustRightInd w:val="0"/>
      <w:spacing w:line="260" w:lineRule="atLeast"/>
      <w:textAlignment w:val="center"/>
    </w:pPr>
    <w:rPr>
      <w:rFonts w:eastAsiaTheme="minorEastAsia" w:cs="Franklin Gothic Book"/>
      <w:szCs w:val="20"/>
    </w:rPr>
  </w:style>
  <w:style w:type="paragraph" w:customStyle="1" w:styleId="SidebarBullet">
    <w:name w:val="Sidebar Bullet"/>
    <w:basedOn w:val="Normal"/>
    <w:link w:val="SidebarBulletChar"/>
    <w:uiPriority w:val="11"/>
    <w:qFormat/>
    <w:rsid w:val="00997252"/>
    <w:pPr>
      <w:numPr>
        <w:numId w:val="15"/>
      </w:numPr>
      <w:suppressAutoHyphens/>
      <w:autoSpaceDE w:val="0"/>
      <w:autoSpaceDN w:val="0"/>
      <w:adjustRightInd w:val="0"/>
      <w:spacing w:after="60" w:line="216" w:lineRule="auto"/>
      <w:ind w:left="216" w:hanging="158"/>
      <w:textAlignment w:val="center"/>
    </w:pPr>
    <w:rPr>
      <w:color w:val="auto"/>
      <w:sz w:val="18"/>
      <w:szCs w:val="21"/>
    </w:rPr>
  </w:style>
  <w:style w:type="character" w:customStyle="1" w:styleId="SidebarBulletChar">
    <w:name w:val="Sidebar Bullet Char"/>
    <w:basedOn w:val="DefaultParagraphFont"/>
    <w:link w:val="SidebarBullet"/>
    <w:uiPriority w:val="11"/>
    <w:rsid w:val="00997252"/>
    <w:rPr>
      <w:rFonts w:ascii="Franklin Gothic Book" w:eastAsia="Times New Roman" w:hAnsi="Franklin Gothic Book" w:cs="Times New Roman"/>
      <w:sz w:val="18"/>
      <w:szCs w:val="21"/>
    </w:rPr>
  </w:style>
  <w:style w:type="paragraph" w:customStyle="1" w:styleId="Subheading">
    <w:name w:val="Subheading"/>
    <w:basedOn w:val="Normal"/>
    <w:next w:val="Normal"/>
    <w:uiPriority w:val="4"/>
    <w:semiHidden/>
    <w:rsid w:val="002B5E37"/>
    <w:pPr>
      <w:spacing w:before="300"/>
    </w:pPr>
    <w:rPr>
      <w:rFonts w:ascii="Franklin Gothic Medium" w:hAnsi="Franklin Gothic Medium"/>
    </w:rPr>
  </w:style>
  <w:style w:type="paragraph" w:customStyle="1" w:styleId="TableText">
    <w:name w:val="Table Text"/>
    <w:basedOn w:val="Normal"/>
    <w:link w:val="TableTextChar"/>
    <w:uiPriority w:val="11"/>
    <w:qFormat/>
    <w:rsid w:val="00997252"/>
    <w:pPr>
      <w:suppressAutoHyphens/>
      <w:autoSpaceDE w:val="0"/>
      <w:autoSpaceDN w:val="0"/>
      <w:adjustRightInd w:val="0"/>
      <w:spacing w:after="60" w:line="200" w:lineRule="atLeast"/>
      <w:suppressOverlap/>
      <w:textAlignment w:val="center"/>
    </w:pPr>
    <w:rPr>
      <w:rFonts w:ascii="Franklin Gothic Medium Cond" w:eastAsiaTheme="minorEastAsia" w:hAnsi="Franklin Gothic Medium Cond" w:cs="Calibri"/>
      <w:color w:val="262626" w:themeColor="text1" w:themeTint="D9"/>
      <w:sz w:val="18"/>
      <w:szCs w:val="18"/>
    </w:rPr>
  </w:style>
  <w:style w:type="paragraph" w:customStyle="1" w:styleId="TableBullet">
    <w:name w:val="Table Bullet"/>
    <w:uiPriority w:val="11"/>
    <w:qFormat/>
    <w:rsid w:val="00997252"/>
    <w:pPr>
      <w:numPr>
        <w:numId w:val="16"/>
      </w:numPr>
      <w:spacing w:before="60" w:after="60" w:line="216" w:lineRule="auto"/>
      <w:ind w:right="86"/>
    </w:pPr>
    <w:rPr>
      <w:rFonts w:ascii="Franklin Gothic Medium Cond" w:eastAsiaTheme="minorHAnsi" w:hAnsi="Franklin Gothic Medium Cond" w:cs="Calibri"/>
      <w:color w:val="262626" w:themeColor="text1" w:themeTint="D9"/>
      <w:sz w:val="18"/>
      <w:szCs w:val="18"/>
    </w:rPr>
  </w:style>
  <w:style w:type="paragraph" w:customStyle="1" w:styleId="TableFootnote">
    <w:name w:val="Table Footnote"/>
    <w:basedOn w:val="Normal"/>
    <w:uiPriority w:val="11"/>
    <w:qFormat/>
    <w:rsid w:val="00997252"/>
    <w:pPr>
      <w:spacing w:before="40"/>
    </w:pPr>
    <w:rPr>
      <w:color w:val="000000" w:themeColor="text1"/>
      <w:sz w:val="16"/>
      <w:szCs w:val="22"/>
    </w:rPr>
  </w:style>
  <w:style w:type="table" w:styleId="TableGrid">
    <w:name w:val="Table Grid"/>
    <w:basedOn w:val="TableNormal"/>
    <w:uiPriority w:val="39"/>
    <w:rsid w:val="002B5E3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uiPriority w:val="11"/>
    <w:qFormat/>
    <w:rsid w:val="00997252"/>
    <w:pPr>
      <w:spacing w:before="40" w:after="40" w:line="240" w:lineRule="auto"/>
      <w:ind w:left="86" w:right="86"/>
    </w:pPr>
    <w:rPr>
      <w:rFonts w:ascii="Franklin Gothic Demi Cond" w:eastAsia="Open Sans Condensed Light" w:hAnsi="Franklin Gothic Demi Cond" w:cs="Open Sans Condensed"/>
      <w:color w:val="1B3349" w:themeColor="text2"/>
      <w:sz w:val="18"/>
      <w:szCs w:val="21"/>
    </w:rPr>
  </w:style>
  <w:style w:type="paragraph" w:customStyle="1" w:styleId="TableNumbersMedium">
    <w:name w:val="Table Numbers Medium"/>
    <w:basedOn w:val="HugeNumbers"/>
    <w:uiPriority w:val="6"/>
    <w:rsid w:val="002B5E37"/>
    <w:pPr>
      <w:spacing w:before="40"/>
      <w:ind w:left="86" w:right="86"/>
      <w:jc w:val="center"/>
    </w:pPr>
    <w:rPr>
      <w:rFonts w:ascii="Franklin Gothic Medium Cond" w:eastAsia="Calibri" w:hAnsi="Franklin Gothic Medium Cond"/>
      <w:color w:val="1B3349" w:themeColor="text2"/>
      <w:sz w:val="40"/>
      <w:szCs w:val="40"/>
    </w:rPr>
  </w:style>
  <w:style w:type="paragraph" w:styleId="TableofFigures">
    <w:name w:val="table of figures"/>
    <w:basedOn w:val="Normal"/>
    <w:next w:val="Normal"/>
    <w:uiPriority w:val="99"/>
    <w:rsid w:val="002B5E37"/>
    <w:pPr>
      <w:tabs>
        <w:tab w:val="right" w:leader="dot" w:pos="10224"/>
      </w:tabs>
      <w:spacing w:after="0"/>
    </w:pPr>
    <w:rPr>
      <w:rFonts w:asciiTheme="minorHAnsi" w:eastAsia="Calibri" w:hAnsiTheme="minorHAnsi"/>
      <w:noProof/>
      <w:color w:val="000000" w:themeColor="text1"/>
      <w:szCs w:val="22"/>
    </w:rPr>
  </w:style>
  <w:style w:type="paragraph" w:customStyle="1" w:styleId="TableSubheading">
    <w:name w:val="Table Subheading"/>
    <w:basedOn w:val="TableHeading"/>
    <w:uiPriority w:val="11"/>
    <w:qFormat/>
    <w:rsid w:val="00997252"/>
    <w:pPr>
      <w:spacing w:before="20" w:after="20"/>
    </w:pPr>
    <w:rPr>
      <w:rFonts w:ascii="Franklin Gothic Medium Cond" w:hAnsi="Franklin Gothic Medium Cond"/>
      <w:caps/>
      <w:szCs w:val="23"/>
    </w:rPr>
  </w:style>
  <w:style w:type="paragraph" w:customStyle="1" w:styleId="TableSubheadLeft">
    <w:name w:val="Table Subhead Left"/>
    <w:basedOn w:val="TableSubheading"/>
    <w:uiPriority w:val="11"/>
    <w:semiHidden/>
    <w:rsid w:val="002B5E37"/>
  </w:style>
  <w:style w:type="paragraph" w:customStyle="1" w:styleId="TableSubheadWhite">
    <w:name w:val="Table Subhead White"/>
    <w:basedOn w:val="TableHeading"/>
    <w:uiPriority w:val="11"/>
    <w:semiHidden/>
    <w:qFormat/>
    <w:rsid w:val="00997252"/>
    <w:rPr>
      <w:color w:val="FFFFFF"/>
    </w:rPr>
  </w:style>
  <w:style w:type="paragraph" w:customStyle="1" w:styleId="TableTextCentered">
    <w:name w:val="Table Text Centered"/>
    <w:basedOn w:val="TableText"/>
    <w:uiPriority w:val="11"/>
    <w:rsid w:val="002B5E37"/>
    <w:pPr>
      <w:jc w:val="center"/>
    </w:pPr>
  </w:style>
  <w:style w:type="paragraph" w:customStyle="1" w:styleId="TableTextRight">
    <w:name w:val="Table Text Right"/>
    <w:basedOn w:val="TableText"/>
    <w:uiPriority w:val="11"/>
    <w:rsid w:val="002B5E37"/>
    <w:pPr>
      <w:jc w:val="right"/>
    </w:pPr>
    <w:rPr>
      <w:rFonts w:eastAsia="Calibri"/>
    </w:rPr>
  </w:style>
  <w:style w:type="table" w:styleId="TableTheme">
    <w:name w:val="Table Theme"/>
    <w:basedOn w:val="TableNormal"/>
    <w:rsid w:val="002B5E37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1534EF"/>
    <w:pPr>
      <w:tabs>
        <w:tab w:val="left" w:pos="432"/>
        <w:tab w:val="right" w:leader="dot" w:pos="10224"/>
      </w:tabs>
      <w:spacing w:before="120" w:after="100"/>
      <w:ind w:left="288" w:hanging="288"/>
    </w:pPr>
    <w:rPr>
      <w:rFonts w:ascii="Franklin Gothic Medium" w:hAnsi="Franklin Gothic Medium"/>
      <w:caps/>
      <w:noProof/>
      <w:color w:val="1B3349" w:themeColor="text2"/>
    </w:rPr>
  </w:style>
  <w:style w:type="paragraph" w:styleId="TOC2">
    <w:name w:val="toc 2"/>
    <w:basedOn w:val="Normal"/>
    <w:next w:val="Normal"/>
    <w:uiPriority w:val="39"/>
    <w:rsid w:val="001534EF"/>
    <w:pPr>
      <w:tabs>
        <w:tab w:val="left" w:pos="864"/>
        <w:tab w:val="right" w:leader="dot" w:pos="10224"/>
      </w:tabs>
      <w:spacing w:before="120" w:after="100"/>
      <w:ind w:left="720" w:hanging="432"/>
    </w:pPr>
    <w:rPr>
      <w:noProof/>
      <w:color w:val="1B3349" w:themeColor="text2"/>
    </w:rPr>
  </w:style>
  <w:style w:type="paragraph" w:styleId="TOC3">
    <w:name w:val="toc 3"/>
    <w:basedOn w:val="Normal"/>
    <w:next w:val="Normal"/>
    <w:uiPriority w:val="39"/>
    <w:rsid w:val="001534EF"/>
    <w:pPr>
      <w:tabs>
        <w:tab w:val="left" w:pos="1296"/>
        <w:tab w:val="left" w:pos="2160"/>
        <w:tab w:val="right" w:leader="dot" w:pos="10224"/>
      </w:tabs>
      <w:spacing w:before="120" w:after="100"/>
      <w:ind w:left="1296" w:hanging="576"/>
    </w:pPr>
    <w:rPr>
      <w:noProof/>
      <w:color w:val="1B3349" w:themeColor="text2"/>
    </w:rPr>
  </w:style>
  <w:style w:type="paragraph" w:styleId="TOC4">
    <w:name w:val="toc 4"/>
    <w:basedOn w:val="Normal"/>
    <w:next w:val="Normal"/>
    <w:uiPriority w:val="39"/>
    <w:rsid w:val="001534EF"/>
    <w:pPr>
      <w:tabs>
        <w:tab w:val="left" w:pos="1512"/>
        <w:tab w:val="left" w:pos="2299"/>
        <w:tab w:val="right" w:leader="dot" w:pos="10224"/>
      </w:tabs>
      <w:spacing w:before="120" w:after="100"/>
      <w:ind w:left="2016" w:hanging="720"/>
    </w:pPr>
    <w:rPr>
      <w:noProof/>
      <w:color w:val="1B3349" w:themeColor="text2"/>
      <w:szCs w:val="22"/>
    </w:rPr>
  </w:style>
  <w:style w:type="paragraph" w:styleId="TOC5">
    <w:name w:val="toc 5"/>
    <w:basedOn w:val="Normal"/>
    <w:next w:val="Normal"/>
    <w:autoRedefine/>
    <w:uiPriority w:val="39"/>
    <w:semiHidden/>
    <w:rsid w:val="002B5E37"/>
    <w:pPr>
      <w:tabs>
        <w:tab w:val="right" w:leader="dot" w:pos="10224"/>
      </w:tabs>
      <w:spacing w:after="100" w:line="259" w:lineRule="auto"/>
      <w:ind w:left="864"/>
    </w:pPr>
    <w:rPr>
      <w:color w:val="auto"/>
      <w:szCs w:val="22"/>
    </w:rPr>
  </w:style>
  <w:style w:type="paragraph" w:styleId="TOC6">
    <w:name w:val="toc 6"/>
    <w:basedOn w:val="Normal"/>
    <w:next w:val="Normal"/>
    <w:autoRedefine/>
    <w:uiPriority w:val="39"/>
    <w:semiHidden/>
    <w:rsid w:val="002B5E37"/>
    <w:pPr>
      <w:tabs>
        <w:tab w:val="right" w:leader="dot" w:pos="10224"/>
      </w:tabs>
      <w:spacing w:after="100" w:line="259" w:lineRule="auto"/>
      <w:ind w:left="1080"/>
    </w:pPr>
    <w:rPr>
      <w:color w:val="auto"/>
      <w:szCs w:val="22"/>
    </w:rPr>
  </w:style>
  <w:style w:type="paragraph" w:styleId="TOC7">
    <w:name w:val="toc 7"/>
    <w:basedOn w:val="Normal"/>
    <w:next w:val="Normal"/>
    <w:autoRedefine/>
    <w:uiPriority w:val="39"/>
    <w:semiHidden/>
    <w:rsid w:val="002B5E37"/>
    <w:pPr>
      <w:tabs>
        <w:tab w:val="right" w:leader="dot" w:pos="10224"/>
      </w:tabs>
      <w:spacing w:after="100" w:line="259" w:lineRule="auto"/>
      <w:ind w:left="1296"/>
    </w:pPr>
    <w:rPr>
      <w:color w:val="auto"/>
      <w:szCs w:val="22"/>
    </w:rPr>
  </w:style>
  <w:style w:type="paragraph" w:styleId="TOC8">
    <w:name w:val="toc 8"/>
    <w:basedOn w:val="Normal"/>
    <w:next w:val="Normal"/>
    <w:autoRedefine/>
    <w:uiPriority w:val="39"/>
    <w:semiHidden/>
    <w:rsid w:val="002B5E37"/>
    <w:pPr>
      <w:tabs>
        <w:tab w:val="right" w:leader="dot" w:pos="10224"/>
      </w:tabs>
      <w:spacing w:after="100" w:line="259" w:lineRule="auto"/>
      <w:ind w:left="1512"/>
    </w:pPr>
    <w:rPr>
      <w:color w:val="auto"/>
      <w:szCs w:val="22"/>
    </w:rPr>
  </w:style>
  <w:style w:type="paragraph" w:styleId="TOC9">
    <w:name w:val="toc 9"/>
    <w:basedOn w:val="Normal"/>
    <w:next w:val="Normal"/>
    <w:autoRedefine/>
    <w:uiPriority w:val="39"/>
    <w:semiHidden/>
    <w:rsid w:val="002B5E37"/>
    <w:pPr>
      <w:tabs>
        <w:tab w:val="left" w:pos="10224"/>
      </w:tabs>
      <w:spacing w:after="100" w:line="259" w:lineRule="auto"/>
      <w:ind w:left="1728"/>
    </w:pPr>
    <w:rPr>
      <w:color w:val="auto"/>
      <w:szCs w:val="22"/>
    </w:rPr>
  </w:style>
  <w:style w:type="paragraph" w:customStyle="1" w:styleId="TOCHeader">
    <w:name w:val="TOC Header"/>
    <w:uiPriority w:val="38"/>
    <w:semiHidden/>
    <w:rsid w:val="002B5E37"/>
    <w:pPr>
      <w:spacing w:after="0" w:line="240" w:lineRule="auto"/>
    </w:pPr>
    <w:rPr>
      <w:rFonts w:ascii="Arial" w:eastAsia="Times New Roman" w:hAnsi="Arial" w:cs="Times New Roman"/>
      <w:b/>
      <w:caps/>
      <w:color w:val="BFBFBF"/>
      <w:sz w:val="68"/>
      <w:szCs w:val="24"/>
    </w:rPr>
  </w:style>
  <w:style w:type="paragraph" w:styleId="TOCHeading">
    <w:name w:val="TOC Heading"/>
    <w:next w:val="TOC1"/>
    <w:uiPriority w:val="39"/>
    <w:rsid w:val="00FF6276"/>
    <w:pPr>
      <w:spacing w:before="240" w:after="280" w:line="440" w:lineRule="exact"/>
    </w:pPr>
    <w:rPr>
      <w:rFonts w:cs="FranklinGothic-Demi"/>
      <w:caps/>
      <w:color w:val="1B3349" w:themeColor="text2"/>
      <w:spacing w:val="20"/>
      <w:sz w:val="44"/>
      <w:szCs w:val="44"/>
    </w:rPr>
  </w:style>
  <w:style w:type="paragraph" w:customStyle="1" w:styleId="TOFHeader">
    <w:name w:val="TOF Header"/>
    <w:uiPriority w:val="39"/>
    <w:semiHidden/>
    <w:unhideWhenUsed/>
    <w:qFormat/>
    <w:rsid w:val="00997252"/>
    <w:pPr>
      <w:spacing w:before="240" w:after="240" w:line="240" w:lineRule="auto"/>
    </w:pPr>
    <w:rPr>
      <w:rFonts w:ascii="Arial" w:eastAsia="Times New Roman" w:hAnsi="Arial" w:cs="Times New Roman"/>
      <w:b/>
      <w:caps/>
      <w:color w:val="E87722"/>
    </w:rPr>
  </w:style>
  <w:style w:type="numbering" w:customStyle="1" w:styleId="ListStyle-TableBullet1">
    <w:name w:val="ListStyle-TableBullet1"/>
    <w:uiPriority w:val="99"/>
    <w:rsid w:val="002B5E37"/>
    <w:pPr>
      <w:numPr>
        <w:numId w:val="4"/>
      </w:numPr>
    </w:pPr>
  </w:style>
  <w:style w:type="paragraph" w:styleId="NoSpacing">
    <w:name w:val="No Spacing"/>
    <w:basedOn w:val="Normal"/>
    <w:uiPriority w:val="1"/>
    <w:qFormat/>
    <w:rsid w:val="00997252"/>
    <w:pPr>
      <w:spacing w:after="0"/>
    </w:pPr>
    <w:rPr>
      <w:color w:val="000000" w:themeColor="text1"/>
      <w:szCs w:val="22"/>
    </w:rPr>
  </w:style>
  <w:style w:type="character" w:customStyle="1" w:styleId="TableTextChar">
    <w:name w:val="Table Text Char"/>
    <w:basedOn w:val="DefaultParagraphFont"/>
    <w:link w:val="TableText"/>
    <w:uiPriority w:val="11"/>
    <w:rsid w:val="00997252"/>
    <w:rPr>
      <w:rFonts w:ascii="Franklin Gothic Medium Cond" w:hAnsi="Franklin Gothic Medium Cond" w:cs="Calibri"/>
      <w:color w:val="262626" w:themeColor="text1" w:themeTint="D9"/>
      <w:sz w:val="18"/>
      <w:szCs w:val="18"/>
    </w:rPr>
  </w:style>
  <w:style w:type="paragraph" w:customStyle="1" w:styleId="PullQuote">
    <w:name w:val="Pull Quote"/>
    <w:basedOn w:val="Normal"/>
    <w:uiPriority w:val="11"/>
    <w:qFormat/>
    <w:rsid w:val="00997252"/>
    <w:pPr>
      <w:spacing w:after="0" w:line="240" w:lineRule="auto"/>
    </w:pPr>
    <w:rPr>
      <w:rFonts w:ascii="Franklin Gothic Medium" w:hAnsi="Franklin Gothic Medium"/>
      <w:color w:val="1B3349" w:themeColor="text2"/>
      <w:szCs w:val="20"/>
    </w:rPr>
  </w:style>
  <w:style w:type="paragraph" w:customStyle="1" w:styleId="PullQuoteIndent">
    <w:name w:val="Pull Quote Indent"/>
    <w:basedOn w:val="PullQuote"/>
    <w:link w:val="PullQuoteIndentChar"/>
    <w:uiPriority w:val="11"/>
    <w:unhideWhenUsed/>
    <w:qFormat/>
    <w:rsid w:val="00997252"/>
    <w:pPr>
      <w:spacing w:before="240" w:after="240"/>
      <w:ind w:left="1080"/>
    </w:pPr>
    <w:rPr>
      <w:noProof/>
      <w:szCs w:val="24"/>
    </w:rPr>
  </w:style>
  <w:style w:type="character" w:customStyle="1" w:styleId="PullQuoteIndentChar">
    <w:name w:val="Pull Quote Indent Char"/>
    <w:basedOn w:val="QuoteChar"/>
    <w:link w:val="PullQuoteIndent"/>
    <w:uiPriority w:val="11"/>
    <w:rsid w:val="00997252"/>
    <w:rPr>
      <w:rFonts w:ascii="Franklin Gothic Medium" w:eastAsia="Times New Roman" w:hAnsi="Franklin Gothic Medium" w:cs="Times New Roman"/>
      <w:i w:val="0"/>
      <w:noProof/>
      <w:color w:val="1B3349" w:themeColor="text2"/>
      <w:sz w:val="20"/>
      <w:szCs w:val="24"/>
    </w:rPr>
  </w:style>
  <w:style w:type="paragraph" w:customStyle="1" w:styleId="CaptionDescription">
    <w:name w:val="Caption Description"/>
    <w:basedOn w:val="Caption"/>
    <w:next w:val="Normal"/>
    <w:uiPriority w:val="5"/>
    <w:rsid w:val="00F95228"/>
    <w:pPr>
      <w:widowControl/>
      <w:pBdr>
        <w:top w:val="none" w:sz="0" w:space="0" w:color="auto"/>
      </w:pBdr>
      <w:suppressAutoHyphens w:val="0"/>
      <w:autoSpaceDE/>
      <w:autoSpaceDN/>
      <w:adjustRightInd/>
      <w:spacing w:before="0"/>
      <w:textAlignment w:val="auto"/>
    </w:pPr>
    <w:rPr>
      <w:rFonts w:ascii="Franklin Gothic Medium Cond" w:eastAsia="Open Sans Condensed Light" w:hAnsi="Franklin Gothic Medium Cond" w:cs="Times New Roman"/>
      <w:caps w:val="0"/>
    </w:rPr>
  </w:style>
  <w:style w:type="paragraph" w:customStyle="1" w:styleId="SwatchTitles">
    <w:name w:val="Swatch Titles"/>
    <w:link w:val="SwatchTitlesChar"/>
    <w:semiHidden/>
    <w:qFormat/>
    <w:rsid w:val="00997252"/>
    <w:pPr>
      <w:spacing w:after="0" w:line="240" w:lineRule="auto"/>
      <w:jc w:val="center"/>
    </w:pPr>
    <w:rPr>
      <w:rFonts w:ascii="Franklin Gothic Book" w:eastAsia="Times New Roman" w:hAnsi="Franklin Gothic Book" w:cs="Times New Roman"/>
      <w:color w:val="000000" w:themeColor="text1"/>
      <w:sz w:val="16"/>
      <w:szCs w:val="18"/>
    </w:rPr>
  </w:style>
  <w:style w:type="character" w:customStyle="1" w:styleId="SwatchTitlesChar">
    <w:name w:val="Swatch Titles Char"/>
    <w:basedOn w:val="DefaultParagraphFont"/>
    <w:link w:val="SwatchTitles"/>
    <w:semiHidden/>
    <w:rsid w:val="00997252"/>
    <w:rPr>
      <w:rFonts w:ascii="Franklin Gothic Book" w:eastAsia="Times New Roman" w:hAnsi="Franklin Gothic Book" w:cs="Times New Roman"/>
      <w:color w:val="000000" w:themeColor="text1"/>
      <w:sz w:val="16"/>
      <w:szCs w:val="18"/>
    </w:rPr>
  </w:style>
  <w:style w:type="paragraph" w:customStyle="1" w:styleId="Bullets">
    <w:name w:val="Bullets"/>
    <w:basedOn w:val="Normal"/>
    <w:link w:val="BulletsChar"/>
    <w:uiPriority w:val="5"/>
    <w:qFormat/>
    <w:rsid w:val="00997252"/>
    <w:pPr>
      <w:numPr>
        <w:numId w:val="18"/>
      </w:numPr>
      <w:tabs>
        <w:tab w:val="left" w:pos="432"/>
      </w:tabs>
      <w:spacing w:line="300" w:lineRule="auto"/>
      <w:contextualSpacing/>
    </w:pPr>
    <w:rPr>
      <w:color w:val="000000" w:themeColor="text1"/>
    </w:rPr>
  </w:style>
  <w:style w:type="character" w:customStyle="1" w:styleId="BulletsChar">
    <w:name w:val="Bullets Char"/>
    <w:basedOn w:val="DefaultParagraphFont"/>
    <w:link w:val="Bullets"/>
    <w:uiPriority w:val="5"/>
    <w:rsid w:val="00997252"/>
    <w:rPr>
      <w:rFonts w:ascii="Franklin Gothic Book" w:eastAsia="Times New Roman" w:hAnsi="Franklin Gothic Book" w:cs="Times New Roman"/>
      <w:color w:val="000000" w:themeColor="text1"/>
      <w:sz w:val="20"/>
      <w:szCs w:val="24"/>
    </w:rPr>
  </w:style>
  <w:style w:type="numbering" w:customStyle="1" w:styleId="ListStyle-Bullets1">
    <w:name w:val="ListStyle-Bullets1"/>
    <w:uiPriority w:val="99"/>
    <w:rsid w:val="004F5A1B"/>
    <w:pPr>
      <w:numPr>
        <w:numId w:val="6"/>
      </w:numPr>
    </w:pPr>
  </w:style>
  <w:style w:type="paragraph" w:customStyle="1" w:styleId="Introduction">
    <w:name w:val="Introduction"/>
    <w:uiPriority w:val="3"/>
    <w:semiHidden/>
    <w:qFormat/>
    <w:rsid w:val="00997252"/>
    <w:pPr>
      <w:framePr w:hSpace="144" w:vSpace="144" w:wrap="notBeside" w:vAnchor="text" w:hAnchor="margin" w:xAlign="right" w:y="1"/>
      <w:pBdr>
        <w:left w:val="single" w:sz="2" w:space="11" w:color="FFFFFF" w:themeColor="background1"/>
      </w:pBdr>
      <w:spacing w:line="260" w:lineRule="atLeast"/>
      <w:ind w:left="360"/>
      <w:suppressOverlap/>
    </w:pPr>
    <w:rPr>
      <w:rFonts w:cs="FranklinGothicURWConBoo"/>
      <w:color w:val="FFFFFF" w:themeColor="background1"/>
      <w:szCs w:val="20"/>
    </w:rPr>
  </w:style>
  <w:style w:type="paragraph" w:customStyle="1" w:styleId="Emphasis-TopBottomRule">
    <w:name w:val="Emphasis - Top/Bottom Rule"/>
    <w:basedOn w:val="Normal"/>
    <w:uiPriority w:val="11"/>
    <w:rsid w:val="0001727E"/>
    <w:pPr>
      <w:pBdr>
        <w:top w:val="single" w:sz="6" w:space="18" w:color="949494"/>
        <w:bottom w:val="single" w:sz="6" w:space="18" w:color="949494"/>
      </w:pBdr>
      <w:suppressAutoHyphens/>
      <w:autoSpaceDE w:val="0"/>
      <w:autoSpaceDN w:val="0"/>
      <w:adjustRightInd w:val="0"/>
      <w:spacing w:before="120" w:line="216" w:lineRule="auto"/>
      <w:textAlignment w:val="center"/>
    </w:pPr>
    <w:rPr>
      <w:rFonts w:asciiTheme="minorHAnsi" w:eastAsiaTheme="minorEastAsia" w:hAnsiTheme="minorHAnsi" w:cs="Roboto"/>
      <w:sz w:val="30"/>
      <w:szCs w:val="30"/>
    </w:rPr>
  </w:style>
  <w:style w:type="paragraph" w:styleId="Revision">
    <w:name w:val="Revision"/>
    <w:hidden/>
    <w:uiPriority w:val="99"/>
    <w:semiHidden/>
    <w:rsid w:val="00CD260A"/>
    <w:pPr>
      <w:spacing w:after="0" w:line="240" w:lineRule="auto"/>
    </w:pPr>
    <w:rPr>
      <w:rFonts w:ascii="Franklin Gothic Book" w:eastAsia="Times New Roman" w:hAnsi="Franklin Gothic Book" w:cs="Times New Roman"/>
      <w:color w:val="000000"/>
      <w:sz w:val="20"/>
      <w:szCs w:val="24"/>
    </w:rPr>
  </w:style>
  <w:style w:type="table" w:customStyle="1" w:styleId="3ParsonsProjectDescriptions">
    <w:name w:val="3_Parsons_Project_Descriptions"/>
    <w:basedOn w:val="TableNormal"/>
    <w:uiPriority w:val="99"/>
    <w:qFormat/>
    <w:rsid w:val="0031287D"/>
    <w:pPr>
      <w:spacing w:before="40" w:after="40" w:line="240" w:lineRule="auto"/>
    </w:pPr>
    <w:rPr>
      <w:rFonts w:ascii="Franklin Gothic Medium Cond" w:eastAsiaTheme="minorHAnsi" w:hAnsi="Franklin Gothic Medium Cond"/>
      <w:color w:val="262626" w:themeColor="text1" w:themeTint="D9"/>
      <w:sz w:val="18"/>
    </w:rPr>
    <w:tblPr>
      <w:tblStyleRowBandSize w:val="1"/>
      <w:tblStyleColBandSize w:val="1"/>
      <w:jc w:val="center"/>
      <w:tblBorders>
        <w:top w:val="single" w:sz="8" w:space="0" w:color="1B3349" w:themeColor="text2"/>
        <w:bottom w:val="single" w:sz="8" w:space="0" w:color="1B3349" w:themeColor="text2"/>
        <w:insideH w:val="single" w:sz="4" w:space="0" w:color="959595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auto"/>
    </w:tcPr>
    <w:tblStylePr w:type="firstRow">
      <w:pPr>
        <w:jc w:val="left"/>
      </w:pPr>
      <w:rPr>
        <w:color w:val="00AEE6" w:themeColor="accent1"/>
      </w:rPr>
      <w:tblPr>
        <w:tblCellMar>
          <w:top w:w="43" w:type="dxa"/>
          <w:left w:w="144" w:type="dxa"/>
          <w:bottom w:w="43" w:type="dxa"/>
          <w:right w:w="144" w:type="dxa"/>
        </w:tblCellMar>
      </w:tblPr>
      <w:tcPr>
        <w:shd w:val="clear" w:color="auto" w:fill="1B3349" w:themeFill="text2"/>
      </w:tcPr>
    </w:tblStylePr>
    <w:tblStylePr w:type="lastRow">
      <w:rPr>
        <w:rFonts w:ascii="Franklin Gothic Demi Cond" w:hAnsi="Franklin Gothic Demi Cond"/>
        <w:sz w:val="18"/>
      </w:rPr>
      <w:tblPr/>
      <w:tcPr>
        <w:tcBorders>
          <w:top w:val="single" w:sz="8" w:space="0" w:color="1B3349" w:themeColor="text2"/>
          <w:bottom w:val="single" w:sz="8" w:space="0" w:color="1B3349" w:themeColor="text2"/>
        </w:tcBorders>
        <w:shd w:val="clear" w:color="auto" w:fill="auto"/>
      </w:tc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ascii="Franklin Gothic Demi Cond" w:hAnsi="Franklin Gothic Demi Cond"/>
        <w:sz w:val="18"/>
      </w:rPr>
      <w:tblPr>
        <w:tblCellMar>
          <w:top w:w="144" w:type="dxa"/>
          <w:left w:w="144" w:type="dxa"/>
          <w:bottom w:w="144" w:type="dxa"/>
          <w:right w:w="144" w:type="dxa"/>
        </w:tblCellMar>
      </w:tblPr>
      <w:tcPr>
        <w:vAlign w:val="center"/>
      </w:tcPr>
    </w:tblStylePr>
    <w:tblStylePr w:type="la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band1Vert">
      <w:tblPr/>
      <w:tcPr>
        <w:shd w:val="clear" w:color="auto" w:fill="EFEFEF"/>
      </w:tcPr>
    </w:tblStylePr>
    <w:tblStylePr w:type="band1Horz">
      <w:tblPr/>
      <w:tcPr>
        <w:shd w:val="clear" w:color="auto" w:fill="EFEFE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PullQuote-Center">
    <w:name w:val="Pull Quote - Center"/>
    <w:basedOn w:val="PullQuote"/>
    <w:uiPriority w:val="11"/>
    <w:qFormat/>
    <w:rsid w:val="00997252"/>
    <w:pPr>
      <w:spacing w:before="180" w:after="180"/>
      <w:jc w:val="center"/>
    </w:pPr>
  </w:style>
  <w:style w:type="table" w:styleId="TableGridLight">
    <w:name w:val="Grid Table Light"/>
    <w:basedOn w:val="TableNormal"/>
    <w:uiPriority w:val="40"/>
    <w:rsid w:val="005A66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5A666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zUtility-BeamSpacing-Resume">
    <w:name w:val="z_Utility - Beam Spacing - Resume"/>
    <w:uiPriority w:val="99"/>
    <w:rsid w:val="00E25732"/>
    <w:pPr>
      <w:spacing w:before="60" w:after="300" w:line="216" w:lineRule="auto"/>
    </w:pPr>
    <w:rPr>
      <w:rFonts w:ascii="Franklin Gothic Book" w:eastAsia="Times New Roman" w:hAnsi="Franklin Gothic Book" w:cs="Times New Roman"/>
      <w:noProof/>
      <w:color w:val="000000" w:themeColor="text1"/>
      <w:sz w:val="20"/>
    </w:rPr>
  </w:style>
  <w:style w:type="paragraph" w:customStyle="1" w:styleId="zUtility-RibbonCalloutSpacing">
    <w:name w:val="z_Utility - Ribbon Callout Spacing"/>
    <w:basedOn w:val="Normal"/>
    <w:uiPriority w:val="99"/>
    <w:rsid w:val="00D55268"/>
    <w:pPr>
      <w:spacing w:after="0" w:line="240" w:lineRule="auto"/>
    </w:pPr>
    <w:rPr>
      <w:noProof/>
      <w:sz w:val="6"/>
      <w:szCs w:val="6"/>
    </w:rPr>
  </w:style>
  <w:style w:type="paragraph" w:styleId="Header">
    <w:name w:val="header"/>
    <w:basedOn w:val="Normal"/>
    <w:link w:val="HeaderChar"/>
    <w:uiPriority w:val="99"/>
    <w:semiHidden/>
    <w:rsid w:val="00CF12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6E11"/>
    <w:rPr>
      <w:rFonts w:ascii="Franklin Gothic Book" w:eastAsia="Times New Roman" w:hAnsi="Franklin Gothic Book" w:cs="Times New Roman"/>
      <w:color w:val="000000"/>
      <w:sz w:val="20"/>
      <w:szCs w:val="24"/>
    </w:rPr>
  </w:style>
  <w:style w:type="table" w:customStyle="1" w:styleId="1ParsonsTable">
    <w:name w:val="1_Parsons_Table"/>
    <w:basedOn w:val="TableNormal"/>
    <w:uiPriority w:val="99"/>
    <w:qFormat/>
    <w:rsid w:val="00F30651"/>
    <w:pPr>
      <w:spacing w:before="40" w:after="40" w:line="240" w:lineRule="auto"/>
      <w:ind w:left="86" w:right="86"/>
    </w:pPr>
    <w:rPr>
      <w:rFonts w:ascii="Franklin Gothic Medium Cond" w:eastAsiaTheme="minorHAnsi" w:hAnsi="Franklin Gothic Medium Cond"/>
      <w:color w:val="262626" w:themeColor="text1" w:themeTint="D9"/>
      <w:sz w:val="18"/>
    </w:rPr>
    <w:tblPr>
      <w:tblStyleRowBandSize w:val="1"/>
      <w:tblStyleColBandSize w:val="1"/>
      <w:jc w:val="center"/>
      <w:tblBorders>
        <w:top w:val="single" w:sz="8" w:space="0" w:color="1B3349" w:themeColor="text2"/>
        <w:bottom w:val="single" w:sz="8" w:space="0" w:color="1B3349" w:themeColor="text2"/>
        <w:insideH w:val="single" w:sz="4" w:space="0" w:color="959595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auto"/>
    </w:tcPr>
    <w:tblStylePr w:type="firstRow">
      <w:rPr>
        <w:color w:val="00AEE6" w:themeColor="accent1"/>
      </w:rPr>
      <w:tblPr/>
      <w:tcPr>
        <w:tcBorders>
          <w:top w:val="nil"/>
          <w:bottom w:val="single" w:sz="8" w:space="0" w:color="1B3349" w:themeColor="text2"/>
        </w:tcBorders>
        <w:shd w:val="clear" w:color="auto" w:fill="FFFFFF" w:themeFill="background1"/>
        <w:vAlign w:val="bottom"/>
      </w:tcPr>
    </w:tblStylePr>
    <w:tblStylePr w:type="lastRow">
      <w:rPr>
        <w:rFonts w:ascii="Franklin Gothic Demi Cond" w:hAnsi="Franklin Gothic Demi Cond"/>
        <w:sz w:val="18"/>
      </w:rPr>
      <w:tblPr/>
      <w:tcPr>
        <w:tcBorders>
          <w:top w:val="single" w:sz="8" w:space="0" w:color="1B3349" w:themeColor="text2"/>
          <w:bottom w:val="single" w:sz="8" w:space="0" w:color="1B3349" w:themeColor="text2"/>
        </w:tcBorders>
        <w:shd w:val="clear" w:color="auto" w:fill="auto"/>
      </w:tcPr>
    </w:tblStylePr>
    <w:tblStylePr w:type="fir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la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band1Vert">
      <w:tblPr/>
      <w:tcPr>
        <w:shd w:val="clear" w:color="auto" w:fill="EFEFEF"/>
      </w:tcPr>
    </w:tblStylePr>
    <w:tblStylePr w:type="band1Horz">
      <w:tblPr/>
      <w:tcPr>
        <w:shd w:val="clear" w:color="auto" w:fill="EFEFE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987613"/>
    <w:rPr>
      <w:color w:val="605E5C"/>
      <w:shd w:val="clear" w:color="auto" w:fill="E1DFDD"/>
    </w:rPr>
  </w:style>
  <w:style w:type="character" w:customStyle="1" w:styleId="CaptionChar">
    <w:name w:val="Caption Char"/>
    <w:basedOn w:val="DefaultParagraphFont"/>
    <w:link w:val="Caption"/>
    <w:uiPriority w:val="5"/>
    <w:rsid w:val="00997252"/>
    <w:rPr>
      <w:rFonts w:ascii="Franklin Gothic Demi Cond" w:hAnsi="Franklin Gothic Demi Cond" w:cs="FranklinGothic-Book"/>
      <w:caps/>
      <w:noProof/>
      <w:color w:val="1B3349" w:themeColor="text2"/>
      <w:sz w:val="18"/>
      <w:szCs w:val="20"/>
    </w:rPr>
  </w:style>
  <w:style w:type="paragraph" w:customStyle="1" w:styleId="LogoLeft">
    <w:name w:val="Logo Left"/>
    <w:basedOn w:val="Normal"/>
    <w:link w:val="LogoLeftChar"/>
    <w:uiPriority w:val="99"/>
    <w:semiHidden/>
    <w:qFormat/>
    <w:rsid w:val="0057711D"/>
    <w:pPr>
      <w:framePr w:hSpace="187" w:wrap="around" w:vAnchor="page" w:hAnchor="margin" w:xAlign="center" w:yAlign="bottom"/>
      <w:spacing w:after="0" w:line="240" w:lineRule="auto"/>
      <w:suppressOverlap/>
    </w:pPr>
    <w:rPr>
      <w:rFonts w:asciiTheme="minorHAnsi" w:hAnsiTheme="minorHAnsi"/>
      <w:color w:val="1B3349" w:themeColor="text2"/>
      <w:sz w:val="16"/>
      <w:szCs w:val="16"/>
    </w:rPr>
  </w:style>
  <w:style w:type="character" w:customStyle="1" w:styleId="LogoLeftChar">
    <w:name w:val="Logo Left Char"/>
    <w:basedOn w:val="DefaultParagraphFont"/>
    <w:link w:val="LogoLeft"/>
    <w:uiPriority w:val="99"/>
    <w:semiHidden/>
    <w:rsid w:val="005D1A7C"/>
    <w:rPr>
      <w:rFonts w:eastAsia="Times New Roman" w:cs="Times New Roman"/>
      <w:color w:val="1B3349" w:themeColor="text2"/>
      <w:sz w:val="16"/>
      <w:szCs w:val="16"/>
    </w:rPr>
  </w:style>
  <w:style w:type="paragraph" w:customStyle="1" w:styleId="LogoRight">
    <w:name w:val="Logo Right"/>
    <w:link w:val="LogoRightChar"/>
    <w:uiPriority w:val="99"/>
    <w:semiHidden/>
    <w:qFormat/>
    <w:rsid w:val="0057711D"/>
    <w:pPr>
      <w:spacing w:after="0" w:line="240" w:lineRule="auto"/>
      <w:jc w:val="right"/>
    </w:pPr>
    <w:rPr>
      <w:rFonts w:eastAsia="Times New Roman" w:cs="Times New Roman"/>
      <w:color w:val="1B3349" w:themeColor="text2"/>
      <w:sz w:val="16"/>
      <w:szCs w:val="16"/>
    </w:rPr>
  </w:style>
  <w:style w:type="character" w:customStyle="1" w:styleId="LogoRightChar">
    <w:name w:val="Logo Right Char"/>
    <w:basedOn w:val="DefaultParagraphFont"/>
    <w:link w:val="LogoRight"/>
    <w:uiPriority w:val="99"/>
    <w:semiHidden/>
    <w:rsid w:val="005D1A7C"/>
    <w:rPr>
      <w:rFonts w:eastAsia="Times New Roman" w:cs="Times New Roman"/>
      <w:color w:val="1B3349" w:themeColor="text2"/>
      <w:sz w:val="16"/>
      <w:szCs w:val="16"/>
    </w:rPr>
  </w:style>
  <w:style w:type="table" w:customStyle="1" w:styleId="zParsonsHeaderTable">
    <w:name w:val="z_Parsons_Header Table"/>
    <w:basedOn w:val="TableNormal"/>
    <w:uiPriority w:val="99"/>
    <w:rsid w:val="00216A7B"/>
    <w:pPr>
      <w:spacing w:after="0" w:line="240" w:lineRule="auto"/>
    </w:pPr>
    <w:tblPr>
      <w:tblBorders>
        <w:top w:val="single" w:sz="4" w:space="0" w:color="000000" w:themeColor="text1"/>
      </w:tblBorders>
      <w:tblCellMar>
        <w:top w:w="115" w:type="dxa"/>
        <w:left w:w="0" w:type="dxa"/>
        <w:right w:w="0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table" w:customStyle="1" w:styleId="zParsonsFooterTable">
    <w:name w:val="z_Parsons_Footer Table"/>
    <w:basedOn w:val="TableNormal"/>
    <w:uiPriority w:val="99"/>
    <w:rsid w:val="00D42B0C"/>
    <w:pPr>
      <w:spacing w:after="0" w:line="240" w:lineRule="auto"/>
    </w:pPr>
    <w:tblPr>
      <w:tblBorders>
        <w:top w:val="single" w:sz="4" w:space="0" w:color="000000" w:themeColor="text1"/>
      </w:tblBorders>
      <w:tblCellMar>
        <w:top w:w="115" w:type="dxa"/>
        <w:left w:w="0" w:type="dxa"/>
        <w:right w:w="0" w:type="dxa"/>
      </w:tblCellMar>
    </w:tblPr>
  </w:style>
  <w:style w:type="paragraph" w:customStyle="1" w:styleId="CalloutBoxHeading-Void">
    <w:name w:val="Callout Box Heading - Void"/>
    <w:basedOn w:val="Normal"/>
    <w:uiPriority w:val="11"/>
    <w:qFormat/>
    <w:rsid w:val="00190298"/>
    <w:pPr>
      <w:suppressAutoHyphens/>
      <w:autoSpaceDE w:val="0"/>
      <w:autoSpaceDN w:val="0"/>
      <w:adjustRightInd w:val="0"/>
      <w:spacing w:before="60" w:after="30" w:line="220" w:lineRule="atLeast"/>
      <w:textAlignment w:val="center"/>
    </w:pPr>
    <w:rPr>
      <w:rFonts w:ascii="Franklin Gothic Demi Cond" w:eastAsiaTheme="minorEastAsia" w:hAnsi="Franklin Gothic Demi Cond" w:cs="Franklin Gothic Demi Cond"/>
      <w:caps/>
      <w:color w:val="081931"/>
      <w:spacing w:val="2"/>
      <w:szCs w:val="20"/>
    </w:rPr>
  </w:style>
  <w:style w:type="paragraph" w:customStyle="1" w:styleId="zCalloutIconNoSpace">
    <w:name w:val="z_Callout_Icon_NoSpace"/>
    <w:basedOn w:val="Normal"/>
    <w:next w:val="Normal"/>
    <w:rsid w:val="00712C6C"/>
    <w:pPr>
      <w:spacing w:after="0"/>
    </w:pPr>
    <w:rPr>
      <w:rFonts w:eastAsia="Franklin Gothic Book"/>
      <w:color w:val="auto"/>
    </w:rPr>
  </w:style>
  <w:style w:type="paragraph" w:customStyle="1" w:styleId="zUtility-TextboxSpacing">
    <w:name w:val="z_Utility - Textbox Spacing"/>
    <w:basedOn w:val="Normal"/>
    <w:rsid w:val="000A3C80"/>
    <w:pPr>
      <w:adjustRightInd w:val="0"/>
      <w:spacing w:after="0" w:line="120" w:lineRule="auto"/>
      <w:ind w:right="86"/>
    </w:pPr>
    <w:rPr>
      <w:rFonts w:eastAsia="Franklin Gothic Book"/>
      <w:color w:val="262626"/>
      <w:sz w:val="18"/>
    </w:rPr>
  </w:style>
  <w:style w:type="table" w:customStyle="1" w:styleId="2ParsonsMatrixTable">
    <w:name w:val="2_Parsons_Matrix_Table"/>
    <w:basedOn w:val="TableNormal"/>
    <w:uiPriority w:val="99"/>
    <w:qFormat/>
    <w:rsid w:val="000129A4"/>
    <w:pPr>
      <w:spacing w:before="40" w:after="40" w:line="240" w:lineRule="auto"/>
      <w:ind w:left="86" w:right="86"/>
    </w:pPr>
    <w:rPr>
      <w:rFonts w:ascii="Franklin Gothic Medium Cond" w:eastAsiaTheme="minorHAnsi" w:hAnsi="Franklin Gothic Medium Cond"/>
      <w:color w:val="262626" w:themeColor="text1" w:themeTint="D9"/>
      <w:sz w:val="18"/>
    </w:rPr>
    <w:tblPr>
      <w:tblStyleRowBandSize w:val="1"/>
      <w:tblStyleColBandSize w:val="1"/>
      <w:jc w:val="center"/>
      <w:tblBorders>
        <w:top w:val="single" w:sz="8" w:space="0" w:color="1B3349" w:themeColor="text2"/>
        <w:bottom w:val="single" w:sz="8" w:space="0" w:color="1B3349" w:themeColor="text2"/>
        <w:insideH w:val="single" w:sz="4" w:space="0" w:color="959595"/>
      </w:tblBorders>
      <w:tblCellMar>
        <w:left w:w="0" w:type="dxa"/>
        <w:right w:w="0" w:type="dxa"/>
      </w:tblCellMar>
    </w:tblPr>
    <w:trPr>
      <w:jc w:val="center"/>
    </w:trPr>
    <w:tcPr>
      <w:shd w:val="clear" w:color="auto" w:fill="auto"/>
    </w:tcPr>
    <w:tblStylePr w:type="firstRow">
      <w:pPr>
        <w:jc w:val="left"/>
      </w:pPr>
      <w:rPr>
        <w:color w:val="00AEE6" w:themeColor="accent1"/>
      </w:rPr>
      <w:tblPr/>
      <w:tcPr>
        <w:tcBorders>
          <w:top w:val="nil"/>
          <w:bottom w:val="single" w:sz="8" w:space="0" w:color="1B3349" w:themeColor="text2"/>
          <w:insideV w:val="single" w:sz="8" w:space="0" w:color="959595"/>
        </w:tcBorders>
        <w:shd w:val="clear" w:color="auto" w:fill="FFFFFF" w:themeFill="background1"/>
        <w:vAlign w:val="center"/>
      </w:tcPr>
    </w:tblStylePr>
    <w:tblStylePr w:type="lastRow">
      <w:rPr>
        <w:rFonts w:ascii="Franklin Gothic Demi Cond" w:hAnsi="Franklin Gothic Demi Cond"/>
        <w:sz w:val="18"/>
      </w:rPr>
      <w:tblPr/>
      <w:tcPr>
        <w:tcBorders>
          <w:top w:val="single" w:sz="8" w:space="0" w:color="1B3349" w:themeColor="text2"/>
          <w:bottom w:val="single" w:sz="8" w:space="0" w:color="1B3349" w:themeColor="text2"/>
        </w:tcBorders>
        <w:shd w:val="clear" w:color="auto" w:fill="auto"/>
      </w:tcPr>
    </w:tblStylePr>
    <w:tblStylePr w:type="fir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lastCol">
      <w:rPr>
        <w:rFonts w:ascii="Franklin Gothic Demi Cond" w:hAnsi="Franklin Gothic Demi Cond"/>
        <w:sz w:val="18"/>
      </w:rPr>
      <w:tblPr/>
      <w:tcPr>
        <w:shd w:val="clear" w:color="auto" w:fill="EFEFEF"/>
      </w:tcPr>
    </w:tblStylePr>
    <w:tblStylePr w:type="band1Vert">
      <w:tblPr/>
      <w:tcPr>
        <w:shd w:val="clear" w:color="auto" w:fill="EFEFEF"/>
      </w:tcPr>
    </w:tblStylePr>
    <w:tblStylePr w:type="band1Horz">
      <w:tblPr/>
      <w:tcPr>
        <w:shd w:val="clear" w:color="auto" w:fill="EFEFE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EmployeeName">
    <w:name w:val="Table Employee Name"/>
    <w:link w:val="TableEmployeeNameChar"/>
    <w:qFormat/>
    <w:rsid w:val="005047B8"/>
    <w:pPr>
      <w:spacing w:before="180" w:after="0" w:line="216" w:lineRule="auto"/>
      <w:ind w:left="86" w:right="86"/>
      <w:jc w:val="center"/>
    </w:pPr>
    <w:rPr>
      <w:rFonts w:ascii="Franklin Gothic Demi Cond" w:eastAsiaTheme="minorHAnsi" w:hAnsi="Franklin Gothic Demi Cond" w:cs="Franklin Gothic Demi Cond"/>
      <w:color w:val="0052CC" w:themeColor="accent3"/>
      <w:spacing w:val="2"/>
      <w:sz w:val="18"/>
      <w:szCs w:val="20"/>
    </w:rPr>
  </w:style>
  <w:style w:type="character" w:customStyle="1" w:styleId="TableEmployeeNameChar">
    <w:name w:val="Table Employee Name Char"/>
    <w:basedOn w:val="DefaultParagraphFont"/>
    <w:link w:val="TableEmployeeName"/>
    <w:rsid w:val="005047B8"/>
    <w:rPr>
      <w:rFonts w:ascii="Franklin Gothic Demi Cond" w:eastAsiaTheme="minorHAnsi" w:hAnsi="Franklin Gothic Demi Cond" w:cs="Franklin Gothic Demi Cond"/>
      <w:color w:val="0052CC" w:themeColor="accent3"/>
      <w:spacing w:val="2"/>
      <w:sz w:val="18"/>
      <w:szCs w:val="20"/>
    </w:rPr>
  </w:style>
  <w:style w:type="paragraph" w:customStyle="1" w:styleId="TableEmployeeRole">
    <w:name w:val="Table Employee Role"/>
    <w:link w:val="TableEmployeeRoleChar"/>
    <w:qFormat/>
    <w:rsid w:val="005047B8"/>
    <w:pPr>
      <w:spacing w:before="40" w:after="180" w:line="216" w:lineRule="auto"/>
      <w:ind w:left="86" w:right="86"/>
      <w:jc w:val="center"/>
    </w:pPr>
    <w:rPr>
      <w:rFonts w:ascii="Franklin Gothic Medium Cond" w:eastAsiaTheme="minorHAnsi" w:hAnsi="Franklin Gothic Medium Cond" w:cs="Times New Roman"/>
      <w:color w:val="1B3349" w:themeColor="text2"/>
      <w:sz w:val="18"/>
      <w:szCs w:val="20"/>
    </w:rPr>
  </w:style>
  <w:style w:type="character" w:customStyle="1" w:styleId="TableEmployeeRoleChar">
    <w:name w:val="Table Employee Role Char"/>
    <w:basedOn w:val="DefaultParagraphFont"/>
    <w:link w:val="TableEmployeeRole"/>
    <w:rsid w:val="005047B8"/>
    <w:rPr>
      <w:rFonts w:ascii="Franklin Gothic Medium Cond" w:eastAsiaTheme="minorHAnsi" w:hAnsi="Franklin Gothic Medium Cond" w:cs="Times New Roman"/>
      <w:color w:val="1B3349" w:themeColor="text2"/>
      <w:sz w:val="18"/>
      <w:szCs w:val="20"/>
    </w:rPr>
  </w:style>
  <w:style w:type="paragraph" w:customStyle="1" w:styleId="CalloutBoxBullet-White">
    <w:name w:val="Callout Box Bullet - White"/>
    <w:basedOn w:val="Normal"/>
    <w:uiPriority w:val="11"/>
    <w:rsid w:val="001408BD"/>
    <w:pPr>
      <w:numPr>
        <w:numId w:val="23"/>
      </w:numPr>
      <w:adjustRightInd w:val="0"/>
      <w:spacing w:before="120"/>
      <w:ind w:right="86"/>
      <w:contextualSpacing/>
    </w:pPr>
    <w:rPr>
      <w:rFonts w:eastAsiaTheme="minorHAnsi"/>
      <w:color w:val="FFFFFF" w:themeColor="background1"/>
      <w:szCs w:val="22"/>
    </w:rPr>
  </w:style>
  <w:style w:type="paragraph" w:customStyle="1" w:styleId="CalloutBoxBullet">
    <w:name w:val="Callout Box Bullet"/>
    <w:basedOn w:val="Normal"/>
    <w:next w:val="Normal"/>
    <w:uiPriority w:val="11"/>
    <w:rsid w:val="001408BD"/>
    <w:pPr>
      <w:numPr>
        <w:numId w:val="22"/>
      </w:numPr>
      <w:adjustRightInd w:val="0"/>
      <w:spacing w:before="120"/>
      <w:ind w:right="86"/>
      <w:contextualSpacing/>
    </w:pPr>
    <w:rPr>
      <w:rFonts w:eastAsiaTheme="minorHAnsi"/>
      <w:color w:val="1B3349" w:themeColor="text2"/>
    </w:rPr>
  </w:style>
  <w:style w:type="numbering" w:customStyle="1" w:styleId="ListStyle-CalloutBoxBullet1">
    <w:name w:val="ListStyle-CalloutBoxBullet1"/>
    <w:uiPriority w:val="99"/>
    <w:rsid w:val="005E1024"/>
    <w:pPr>
      <w:numPr>
        <w:numId w:val="26"/>
      </w:numPr>
    </w:pPr>
  </w:style>
  <w:style w:type="numbering" w:customStyle="1" w:styleId="ListStyle-CalloutBoxBulletWhite1">
    <w:name w:val="ListStyle-CalloutBoxBulletWhite1"/>
    <w:uiPriority w:val="99"/>
    <w:rsid w:val="005E1024"/>
    <w:pPr>
      <w:numPr>
        <w:numId w:val="27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321F9F"/>
    <w:rPr>
      <w:color w:val="6702E6" w:themeColor="followedHyperlink"/>
      <w:u w:val="single"/>
    </w:rPr>
  </w:style>
  <w:style w:type="character" w:customStyle="1" w:styleId="Heading1-NoNumberChar">
    <w:name w:val="Heading 1 - No Number Char"/>
    <w:basedOn w:val="Heading1Char"/>
    <w:link w:val="Heading1-NoNumber"/>
    <w:rsid w:val="0058796A"/>
    <w:rPr>
      <w:rFonts w:cs="FranklinGothic-Demi"/>
      <w:caps/>
      <w:color w:val="081931"/>
      <w:spacing w:val="20"/>
      <w:sz w:val="4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5039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317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085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62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1048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49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824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631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0657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35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880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46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523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867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623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25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668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28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arsons365.sharepoint.com/sites/parsons_templates/SiteCollectionDocuments/parsons_general_word_template_numbered_samples.dotx" TargetMode="External"/></Relationships>
</file>

<file path=word/theme/theme1.xml><?xml version="1.0" encoding="utf-8"?>
<a:theme xmlns:a="http://schemas.openxmlformats.org/drawingml/2006/main" name="Parsons Theme 2020">
  <a:themeElements>
    <a:clrScheme name="Parsons Brand Colors 2020">
      <a:dk1>
        <a:sysClr val="windowText" lastClr="000000"/>
      </a:dk1>
      <a:lt1>
        <a:sysClr val="window" lastClr="FFFFFF"/>
      </a:lt1>
      <a:dk2>
        <a:srgbClr val="1B3349"/>
      </a:dk2>
      <a:lt2>
        <a:srgbClr val="DFDFDF"/>
      </a:lt2>
      <a:accent1>
        <a:srgbClr val="00AEE6"/>
      </a:accent1>
      <a:accent2>
        <a:srgbClr val="50BF34"/>
      </a:accent2>
      <a:accent3>
        <a:srgbClr val="0052CC"/>
      </a:accent3>
      <a:accent4>
        <a:srgbClr val="097538"/>
      </a:accent4>
      <a:accent5>
        <a:srgbClr val="F9C626"/>
      </a:accent5>
      <a:accent6>
        <a:srgbClr val="9ED9FD"/>
      </a:accent6>
      <a:hlink>
        <a:srgbClr val="0052CC"/>
      </a:hlink>
      <a:folHlink>
        <a:srgbClr val="6702E6"/>
      </a:folHlink>
    </a:clrScheme>
    <a:fontScheme name="Parsons Brand Fonts">
      <a:majorFont>
        <a:latin typeface="Franklin Gothic Demi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oid">
      <a:srgbClr val="081931"/>
    </a:custClr>
    <a:custClr name="Asteroid Grey">
      <a:srgbClr val="959595"/>
    </a:custClr>
    <a:custClr name="Space Grey">
      <a:srgbClr val="505050"/>
    </a:custClr>
    <a:custClr name="Neptune">
      <a:srgbClr val="6702E6"/>
    </a:custClr>
    <a:custClr name="Sunset">
      <a:srgbClr val="B800E5"/>
    </a:custClr>
    <a:custClr name="Mars">
      <a:srgbClr val="F9322D"/>
    </a:custClr>
  </a:custClrLst>
  <a:extLst>
    <a:ext uri="{05A4C25C-085E-4340-85A3-A5531E510DB2}">
      <thm15:themeFamily xmlns:thm15="http://schemas.microsoft.com/office/thememl/2012/main" name="Parsons 2020" id="{130A6A84-B864-401C-85BF-C28842C83907}" vid="{D5099676-A9E8-45AC-B0D2-D2B2D47F0D9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_x0020_Classification xmlns="47460fb0-0b81-46a1-8752-30c46f4184f8" xsi:nil="true"/>
    <Classification_x0020_Reason xmlns="47460fb0-0b81-46a1-8752-30c46f4184f8" xsi:nil="true"/>
    <DocType xmlns="47460fb0-0b81-46a1-8752-30c46f4184f8">Word</Doc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6306E98676143971E175DEE12278D" ma:contentTypeVersion="11" ma:contentTypeDescription="Create a new document." ma:contentTypeScope="" ma:versionID="835f411e8abacdd973c7f10a3cef96b8">
  <xsd:schema xmlns:xsd="http://www.w3.org/2001/XMLSchema" xmlns:xs="http://www.w3.org/2001/XMLSchema" xmlns:p="http://schemas.microsoft.com/office/2006/metadata/properties" xmlns:ns2="47460fb0-0b81-46a1-8752-30c46f4184f8" targetNamespace="http://schemas.microsoft.com/office/2006/metadata/properties" ma:root="true" ma:fieldsID="5145017ff48b4d26d27955b741907ad5" ns2:_="">
    <xsd:import namespace="47460fb0-0b81-46a1-8752-30c46f4184f8"/>
    <xsd:element name="properties">
      <xsd:complexType>
        <xsd:sequence>
          <xsd:element name="documentManagement">
            <xsd:complexType>
              <xsd:all>
                <xsd:element ref="ns2:DocType" minOccurs="0"/>
                <xsd:element ref="ns2:Security_x0020_Classification" minOccurs="0"/>
                <xsd:element ref="ns2:Classification_x0020_Reas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0fb0-0b81-46a1-8752-30c46f4184f8" elementFormDefault="qualified">
    <xsd:import namespace="http://schemas.microsoft.com/office/2006/documentManagement/types"/>
    <xsd:import namespace="http://schemas.microsoft.com/office/infopath/2007/PartnerControls"/>
    <xsd:element name="DocType" ma:index="4" nillable="true" ma:displayName="DocType" ma:default="Word" ma:format="Dropdown" ma:internalName="DocType" ma:readOnly="false">
      <xsd:simpleType>
        <xsd:restriction base="dms:Choice">
          <xsd:enumeration value="Word"/>
          <xsd:enumeration value="PowerPoint"/>
        </xsd:restriction>
      </xsd:simpleType>
    </xsd:element>
    <xsd:element name="Security_x0020_Classification" ma:index="5" nillable="true" ma:displayName="Security Classification" ma:internalName="Security_x0020_Classification" ma:readOnly="false">
      <xsd:simpleType>
        <xsd:restriction base="dms:Text"/>
      </xsd:simpleType>
    </xsd:element>
    <xsd:element name="Classification_x0020_Reason" ma:index="6" nillable="true" ma:displayName="Classification Reason" ma:internalName="Classification_x0020_Reason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79A32-A3DB-4FDC-A5A1-05E598CE2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A2F59-9052-4CD9-9101-E7A83FF232E3}">
  <ds:schemaRefs>
    <ds:schemaRef ds:uri="http://schemas.microsoft.com/office/2006/metadata/properties"/>
    <ds:schemaRef ds:uri="http://schemas.microsoft.com/office/infopath/2007/PartnerControls"/>
    <ds:schemaRef ds:uri="47460fb0-0b81-46a1-8752-30c46f4184f8"/>
  </ds:schemaRefs>
</ds:datastoreItem>
</file>

<file path=customXml/itemProps3.xml><?xml version="1.0" encoding="utf-8"?>
<ds:datastoreItem xmlns:ds="http://schemas.openxmlformats.org/officeDocument/2006/customXml" ds:itemID="{5D08CAB5-3D1E-4986-960A-89AE41EF1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460fb0-0b81-46a1-8752-30c46f418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9DAC5-9896-4F2F-9313-87430C0436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parsons_general_word_template_numbered_samples.dotx</Template>
  <TotalTime>181</TotalTime>
  <Pages>4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Milkis, Mark</dc:creator>
  <cp:keywords/>
  <dc:description/>
  <cp:lastModifiedBy>Milkis, Mark [US-US]</cp:lastModifiedBy>
  <cp:revision>7</cp:revision>
  <cp:lastPrinted>2025-06-16T22:37:00Z</cp:lastPrinted>
  <dcterms:created xsi:type="dcterms:W3CDTF">2025-06-16T22:00:00Z</dcterms:created>
  <dcterms:modified xsi:type="dcterms:W3CDTF">2025-06-19T19:51:00Z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08d3e4-f847-4182-a1fb-fb9d345a0f05_Enabled">
    <vt:lpwstr>true</vt:lpwstr>
  </property>
  <property fmtid="{D5CDD505-2E9C-101B-9397-08002B2CF9AE}" pid="3" name="MSIP_Label_0008d3e4-f847-4182-a1fb-fb9d345a0f05_SetDate">
    <vt:lpwstr>2022-01-19T19:03:14Z</vt:lpwstr>
  </property>
  <property fmtid="{D5CDD505-2E9C-101B-9397-08002B2CF9AE}" pid="4" name="MSIP_Label_0008d3e4-f847-4182-a1fb-fb9d345a0f05_Method">
    <vt:lpwstr>Privileged</vt:lpwstr>
  </property>
  <property fmtid="{D5CDD505-2E9C-101B-9397-08002B2CF9AE}" pid="5" name="MSIP_Label_0008d3e4-f847-4182-a1fb-fb9d345a0f05_Name">
    <vt:lpwstr>0008d3e4-f847-4182-a1fb-fb9d345a0f05</vt:lpwstr>
  </property>
  <property fmtid="{D5CDD505-2E9C-101B-9397-08002B2CF9AE}" pid="6" name="MSIP_Label_0008d3e4-f847-4182-a1fb-fb9d345a0f05_SiteId">
    <vt:lpwstr>8d088ff8-7e52-4d0f-8187-dcd9ca37815a</vt:lpwstr>
  </property>
  <property fmtid="{D5CDD505-2E9C-101B-9397-08002B2CF9AE}" pid="7" name="MSIP_Label_0008d3e4-f847-4182-a1fb-fb9d345a0f05_ActionId">
    <vt:lpwstr>86a895c8-b8b1-403f-8849-3e6e3dd0836d</vt:lpwstr>
  </property>
  <property fmtid="{D5CDD505-2E9C-101B-9397-08002B2CF9AE}" pid="8" name="MSIP_Label_0008d3e4-f847-4182-a1fb-fb9d345a0f05_ContentBits">
    <vt:lpwstr>0</vt:lpwstr>
  </property>
  <property fmtid="{D5CDD505-2E9C-101B-9397-08002B2CF9AE}" pid="9" name="ContentTypeId">
    <vt:lpwstr>0x010100CC16306E98676143971E175DEE12278D</vt:lpwstr>
  </property>
</Properties>
</file>