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932A7" w14:textId="77777777" w:rsidR="00E403B6" w:rsidRPr="00FE2570" w:rsidRDefault="00E403B6" w:rsidP="00FE2570"/>
    <w:sectPr w:rsidR="00E403B6" w:rsidRPr="00FE2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E66A" w14:textId="77777777" w:rsidR="00BE5663" w:rsidRDefault="00BE5663" w:rsidP="00E403B6">
      <w:pPr>
        <w:spacing w:line="240" w:lineRule="auto"/>
      </w:pPr>
      <w:r>
        <w:separator/>
      </w:r>
    </w:p>
  </w:endnote>
  <w:endnote w:type="continuationSeparator" w:id="0">
    <w:p w14:paraId="776B2B47" w14:textId="77777777" w:rsidR="00BE5663" w:rsidRDefault="00BE5663" w:rsidP="00E403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64846" w14:textId="77777777" w:rsidR="00BE5663" w:rsidRDefault="00BE5663" w:rsidP="00E403B6">
      <w:pPr>
        <w:spacing w:line="240" w:lineRule="auto"/>
      </w:pPr>
      <w:r>
        <w:separator/>
      </w:r>
    </w:p>
  </w:footnote>
  <w:footnote w:type="continuationSeparator" w:id="0">
    <w:p w14:paraId="522B31D1" w14:textId="77777777" w:rsidR="00BE5663" w:rsidRDefault="00BE5663" w:rsidP="00E403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EBF"/>
    <w:multiLevelType w:val="multilevel"/>
    <w:tmpl w:val="BE4039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484B56"/>
    <w:multiLevelType w:val="multilevel"/>
    <w:tmpl w:val="B95A4A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A994FC9"/>
    <w:multiLevelType w:val="multilevel"/>
    <w:tmpl w:val="3C5608D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6305241"/>
    <w:multiLevelType w:val="multilevel"/>
    <w:tmpl w:val="79AC37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73927A0"/>
    <w:multiLevelType w:val="multilevel"/>
    <w:tmpl w:val="9EEAE8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BB3BBA"/>
    <w:multiLevelType w:val="multilevel"/>
    <w:tmpl w:val="348C2B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F035FDF"/>
    <w:multiLevelType w:val="multilevel"/>
    <w:tmpl w:val="7662072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7BB7A27"/>
    <w:multiLevelType w:val="multilevel"/>
    <w:tmpl w:val="D974F7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1D7059"/>
    <w:multiLevelType w:val="multilevel"/>
    <w:tmpl w:val="92B8395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F3B3274"/>
    <w:multiLevelType w:val="multilevel"/>
    <w:tmpl w:val="98B846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D0E7331"/>
    <w:multiLevelType w:val="multilevel"/>
    <w:tmpl w:val="E21E27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2841570"/>
    <w:multiLevelType w:val="multilevel"/>
    <w:tmpl w:val="C19C3090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45256EE8"/>
    <w:multiLevelType w:val="multilevel"/>
    <w:tmpl w:val="2ADE00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4A457498"/>
    <w:multiLevelType w:val="multilevel"/>
    <w:tmpl w:val="9084BEB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AA436C4"/>
    <w:multiLevelType w:val="multilevel"/>
    <w:tmpl w:val="601EF6C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 w15:restartNumberingAfterBreak="0">
    <w:nsid w:val="509C2B20"/>
    <w:multiLevelType w:val="multilevel"/>
    <w:tmpl w:val="2A58FF7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59C76EE1"/>
    <w:multiLevelType w:val="multilevel"/>
    <w:tmpl w:val="D702FC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D89550D"/>
    <w:multiLevelType w:val="multilevel"/>
    <w:tmpl w:val="46EE92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DFC09FD"/>
    <w:multiLevelType w:val="multilevel"/>
    <w:tmpl w:val="BFD26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382706260">
    <w:abstractNumId w:val="11"/>
  </w:num>
  <w:num w:numId="2" w16cid:durableId="1095055821">
    <w:abstractNumId w:val="11"/>
  </w:num>
  <w:num w:numId="3" w16cid:durableId="1396466086">
    <w:abstractNumId w:val="11"/>
  </w:num>
  <w:num w:numId="4" w16cid:durableId="1961378515">
    <w:abstractNumId w:val="11"/>
  </w:num>
  <w:num w:numId="5" w16cid:durableId="176192510">
    <w:abstractNumId w:val="4"/>
  </w:num>
  <w:num w:numId="6" w16cid:durableId="65229921">
    <w:abstractNumId w:val="8"/>
  </w:num>
  <w:num w:numId="7" w16cid:durableId="1354262154">
    <w:abstractNumId w:val="10"/>
  </w:num>
  <w:num w:numId="8" w16cid:durableId="2014603283">
    <w:abstractNumId w:val="12"/>
  </w:num>
  <w:num w:numId="9" w16cid:durableId="1947106367">
    <w:abstractNumId w:val="14"/>
  </w:num>
  <w:num w:numId="10" w16cid:durableId="1523519677">
    <w:abstractNumId w:val="3"/>
  </w:num>
  <w:num w:numId="11" w16cid:durableId="1349260477">
    <w:abstractNumId w:val="5"/>
  </w:num>
  <w:num w:numId="12" w16cid:durableId="1213927011">
    <w:abstractNumId w:val="6"/>
  </w:num>
  <w:num w:numId="13" w16cid:durableId="813257662">
    <w:abstractNumId w:val="7"/>
  </w:num>
  <w:num w:numId="14" w16cid:durableId="1960724602">
    <w:abstractNumId w:val="0"/>
  </w:num>
  <w:num w:numId="15" w16cid:durableId="700939848">
    <w:abstractNumId w:val="18"/>
  </w:num>
  <w:num w:numId="16" w16cid:durableId="1682707166">
    <w:abstractNumId w:val="2"/>
  </w:num>
  <w:num w:numId="17" w16cid:durableId="303393715">
    <w:abstractNumId w:val="16"/>
  </w:num>
  <w:num w:numId="18" w16cid:durableId="215631095">
    <w:abstractNumId w:val="15"/>
  </w:num>
  <w:num w:numId="19" w16cid:durableId="2081753694">
    <w:abstractNumId w:val="13"/>
  </w:num>
  <w:num w:numId="20" w16cid:durableId="2048331074">
    <w:abstractNumId w:val="1"/>
  </w:num>
  <w:num w:numId="21" w16cid:durableId="1126967023">
    <w:abstractNumId w:val="9"/>
  </w:num>
  <w:num w:numId="22" w16cid:durableId="13236561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B8"/>
    <w:rsid w:val="00021680"/>
    <w:rsid w:val="00104DEB"/>
    <w:rsid w:val="001A69B4"/>
    <w:rsid w:val="002770E9"/>
    <w:rsid w:val="002958AE"/>
    <w:rsid w:val="00295DDA"/>
    <w:rsid w:val="00391C25"/>
    <w:rsid w:val="00437EB8"/>
    <w:rsid w:val="004A5B66"/>
    <w:rsid w:val="004C6D4B"/>
    <w:rsid w:val="004F0C17"/>
    <w:rsid w:val="00506E23"/>
    <w:rsid w:val="005E082A"/>
    <w:rsid w:val="00673E05"/>
    <w:rsid w:val="00674D0D"/>
    <w:rsid w:val="00807D27"/>
    <w:rsid w:val="00854DA8"/>
    <w:rsid w:val="008A4A28"/>
    <w:rsid w:val="009D1A40"/>
    <w:rsid w:val="00A6576E"/>
    <w:rsid w:val="00A72AD9"/>
    <w:rsid w:val="00AC76ED"/>
    <w:rsid w:val="00BE5663"/>
    <w:rsid w:val="00CD0BD5"/>
    <w:rsid w:val="00E403B6"/>
    <w:rsid w:val="00E665C2"/>
    <w:rsid w:val="00E8114A"/>
    <w:rsid w:val="00F010CB"/>
    <w:rsid w:val="00FE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7692D"/>
  <w15:chartTrackingRefBased/>
  <w15:docId w15:val="{2DC8DBBA-E56E-45E9-9F41-50D553D24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6ED"/>
    <w:pPr>
      <w:spacing w:after="0" w:line="480" w:lineRule="auto"/>
      <w:ind w:firstLine="720"/>
    </w:pPr>
    <w:rPr>
      <w:rFonts w:ascii="Arial" w:eastAsia="Arial" w:hAnsi="Arial" w:cs="Arial"/>
      <w:sz w:val="24"/>
      <w:szCs w:val="24"/>
      <w:lang w:val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0BD5"/>
    <w:pPr>
      <w:keepNext/>
      <w:keepLines/>
      <w:ind w:firstLine="0"/>
      <w:jc w:val="center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69B4"/>
    <w:pPr>
      <w:keepNext/>
      <w:keepLines/>
      <w:numPr>
        <w:ilvl w:val="1"/>
        <w:numId w:val="4"/>
      </w:numPr>
      <w:spacing w:after="80"/>
      <w:outlineLvl w:val="1"/>
    </w:pPr>
    <w:rPr>
      <w:i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69B4"/>
    <w:pPr>
      <w:keepNext/>
      <w:keepLines/>
      <w:numPr>
        <w:ilvl w:val="2"/>
        <w:numId w:val="4"/>
      </w:numPr>
      <w:spacing w:before="200" w:after="80"/>
      <w:outlineLvl w:val="2"/>
    </w:pPr>
    <w:rPr>
      <w:i/>
      <w:color w:val="99999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7EB8"/>
    <w:pPr>
      <w:keepNext/>
      <w:keepLines/>
      <w:numPr>
        <w:ilvl w:val="3"/>
        <w:numId w:val="4"/>
      </w:numPr>
      <w:spacing w:before="240" w:after="40"/>
      <w:outlineLvl w:val="3"/>
    </w:pPr>
    <w:rPr>
      <w:i/>
      <w:color w:val="808080" w:themeColor="background1" w:themeShade="80"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03B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03B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1A69B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A69B4"/>
    <w:rPr>
      <w:rFonts w:ascii="Georgia" w:eastAsia="Georgia" w:hAnsi="Georgia" w:cs="Georgia"/>
      <w:i/>
      <w:color w:val="666666"/>
      <w:sz w:val="48"/>
      <w:szCs w:val="48"/>
      <w:lang w:val="en"/>
    </w:rPr>
  </w:style>
  <w:style w:type="character" w:customStyle="1" w:styleId="Heading1Char">
    <w:name w:val="Heading 1 Char"/>
    <w:basedOn w:val="DefaultParagraphFont"/>
    <w:link w:val="Heading1"/>
    <w:uiPriority w:val="9"/>
    <w:rsid w:val="00CD0BD5"/>
    <w:rPr>
      <w:rFonts w:ascii="Times New Roman" w:eastAsia="Arial" w:hAnsi="Times New Roman" w:cs="Arial"/>
      <w:sz w:val="24"/>
      <w:szCs w:val="24"/>
      <w:lang w:val="en"/>
    </w:rPr>
  </w:style>
  <w:style w:type="character" w:customStyle="1" w:styleId="Heading2Char">
    <w:name w:val="Heading 2 Char"/>
    <w:basedOn w:val="DefaultParagraphFont"/>
    <w:link w:val="Heading2"/>
    <w:uiPriority w:val="9"/>
    <w:rsid w:val="001A69B4"/>
    <w:rPr>
      <w:rFonts w:ascii="Times New Roman" w:eastAsia="Arial" w:hAnsi="Times New Roman" w:cs="Arial"/>
      <w:i/>
      <w:sz w:val="24"/>
      <w:szCs w:val="24"/>
      <w:lang w:val="e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4"/>
    <w:rPr>
      <w:rFonts w:ascii="Times New Roman" w:eastAsia="Arial" w:hAnsi="Times New Roman" w:cs="Arial"/>
      <w:i/>
      <w:color w:val="999999"/>
      <w:sz w:val="24"/>
      <w:szCs w:val="24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7EB8"/>
    <w:rPr>
      <w:rFonts w:ascii="Times New Roman" w:eastAsia="Arial" w:hAnsi="Times New Roman" w:cs="Arial"/>
      <w:i/>
      <w:color w:val="808080" w:themeColor="background1" w:themeShade="80"/>
      <w:sz w:val="20"/>
      <w:szCs w:val="24"/>
      <w:lang w:val="e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03B6"/>
    <w:rPr>
      <w:rFonts w:ascii="Times New Roman" w:eastAsia="Arial" w:hAnsi="Times New Roman" w:cs="Arial"/>
      <w:b/>
      <w:lang w:val="e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03B6"/>
    <w:rPr>
      <w:rFonts w:ascii="Times New Roman" w:eastAsia="Arial" w:hAnsi="Times New Roman" w:cs="Arial"/>
      <w:b/>
      <w:sz w:val="20"/>
      <w:szCs w:val="20"/>
      <w:lang w:val="en"/>
    </w:rPr>
  </w:style>
  <w:style w:type="paragraph" w:styleId="Title">
    <w:name w:val="Title"/>
    <w:basedOn w:val="Normal"/>
    <w:next w:val="Normal"/>
    <w:link w:val="TitleChar"/>
    <w:uiPriority w:val="10"/>
    <w:qFormat/>
    <w:rsid w:val="00E403B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403B6"/>
    <w:rPr>
      <w:rFonts w:ascii="Times New Roman" w:eastAsia="Arial" w:hAnsi="Times New Roman" w:cs="Arial"/>
      <w:b/>
      <w:sz w:val="72"/>
      <w:szCs w:val="72"/>
      <w:lang w:val="e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03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03B6"/>
    <w:rPr>
      <w:rFonts w:ascii="Times New Roman" w:eastAsia="Arial" w:hAnsi="Times New Roman" w:cs="Arial"/>
      <w:sz w:val="20"/>
      <w:szCs w:val="20"/>
      <w:lang w:val="en"/>
    </w:rPr>
  </w:style>
  <w:style w:type="character" w:styleId="CommentReference">
    <w:name w:val="annotation reference"/>
    <w:basedOn w:val="DefaultParagraphFont"/>
    <w:uiPriority w:val="99"/>
    <w:semiHidden/>
    <w:unhideWhenUsed/>
    <w:rsid w:val="00E403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g-cube\Documents\Custom%20Office%20Templates\writebookerl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writebookerly.dotx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zig-cube</dc:creator>
  <cp:keywords/>
  <dc:description/>
  <cp:lastModifiedBy>Jo K</cp:lastModifiedBy>
  <cp:revision>5</cp:revision>
  <dcterms:created xsi:type="dcterms:W3CDTF">2025-09-18T00:05:00Z</dcterms:created>
  <dcterms:modified xsi:type="dcterms:W3CDTF">2025-12-23T00:07:00Z</dcterms:modified>
</cp:coreProperties>
</file>